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740F0C" w14:textId="77777777" w:rsidR="002B0912" w:rsidRDefault="002B0912" w:rsidP="004548DD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14:paraId="4D7216BA" w14:textId="77777777" w:rsidR="00B632B1" w:rsidRDefault="00B632B1" w:rsidP="004548DD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14:paraId="2CDEAF78" w14:textId="77777777" w:rsidR="00B632B1" w:rsidRDefault="00B632B1" w:rsidP="00B632B1">
      <w:pPr>
        <w:rPr>
          <w:lang w:val="da-DK"/>
        </w:rPr>
      </w:pPr>
    </w:p>
    <w:p w14:paraId="75FE5686" w14:textId="77777777" w:rsidR="00B632B1" w:rsidRDefault="00B632B1" w:rsidP="00B632B1">
      <w:pPr>
        <w:rPr>
          <w:lang w:val="da-DK"/>
        </w:rPr>
      </w:pPr>
    </w:p>
    <w:p w14:paraId="394A3AE8" w14:textId="77777777" w:rsidR="00B632B1" w:rsidRDefault="00B632B1" w:rsidP="00B632B1">
      <w:pPr>
        <w:keepNext/>
        <w:spacing w:before="280"/>
        <w:outlineLvl w:val="0"/>
        <w:rPr>
          <w:rFonts w:ascii="Verdana" w:hAnsi="Verdana" w:cs="Arial"/>
          <w:b/>
          <w:bCs/>
          <w:kern w:val="32"/>
          <w:sz w:val="28"/>
          <w:szCs w:val="32"/>
          <w:lang w:val="en-GB"/>
        </w:rPr>
      </w:pPr>
    </w:p>
    <w:p w14:paraId="6FC2A33B" w14:textId="77777777" w:rsidR="00B632B1" w:rsidRPr="00654E10" w:rsidRDefault="00B632B1" w:rsidP="00B632B1">
      <w:pPr>
        <w:rPr>
          <w:rFonts w:ascii="Verdana" w:hAnsi="Verdana"/>
          <w:b/>
          <w:color w:val="95B3D7"/>
          <w:sz w:val="72"/>
          <w:szCs w:val="72"/>
        </w:rPr>
      </w:pPr>
      <w:r w:rsidRPr="00654E10">
        <w:rPr>
          <w:rFonts w:ascii="Verdana" w:hAnsi="Verdana"/>
          <w:b/>
          <w:color w:val="95B3D7"/>
          <w:sz w:val="72"/>
          <w:szCs w:val="72"/>
        </w:rPr>
        <w:t xml:space="preserve">              </w:t>
      </w:r>
      <w:r>
        <w:rPr>
          <w:rFonts w:ascii="Verdana" w:hAnsi="Verdana"/>
          <w:b/>
          <w:color w:val="95B3D7"/>
          <w:sz w:val="72"/>
          <w:szCs w:val="72"/>
        </w:rPr>
        <w:t xml:space="preserve">    </w:t>
      </w:r>
      <w:r w:rsidRPr="00654E10">
        <w:rPr>
          <w:rFonts w:ascii="Verdana" w:hAnsi="Verdana"/>
          <w:b/>
          <w:color w:val="95B3D7"/>
          <w:sz w:val="72"/>
          <w:szCs w:val="72"/>
        </w:rPr>
        <w:t xml:space="preserve">Bank Connect </w:t>
      </w:r>
    </w:p>
    <w:p w14:paraId="18FCFD2E" w14:textId="77777777" w:rsidR="00B632B1" w:rsidRDefault="00B632B1" w:rsidP="00B632B1">
      <w:pPr>
        <w:keepNext/>
        <w:spacing w:before="280"/>
        <w:outlineLvl w:val="0"/>
        <w:rPr>
          <w:rFonts w:ascii="Verdana" w:hAnsi="Verdana" w:cs="Arial"/>
          <w:b/>
          <w:bCs/>
          <w:kern w:val="32"/>
          <w:sz w:val="28"/>
          <w:szCs w:val="32"/>
          <w:lang w:val="en-GB"/>
        </w:rPr>
      </w:pPr>
      <w:r>
        <w:rPr>
          <w:rFonts w:ascii="Verdana" w:hAnsi="Verdana" w:cs="Arial"/>
          <w:b/>
          <w:bCs/>
          <w:kern w:val="32"/>
          <w:sz w:val="28"/>
          <w:szCs w:val="32"/>
          <w:lang w:val="en-GB"/>
        </w:rPr>
        <w:t xml:space="preserve">                          </w:t>
      </w:r>
      <w:bookmarkStart w:id="0" w:name="_Toc406403065"/>
      <w:r>
        <w:rPr>
          <w:rFonts w:ascii="Verdana" w:hAnsi="Verdana" w:cs="Arial"/>
          <w:b/>
          <w:bCs/>
          <w:kern w:val="32"/>
          <w:sz w:val="28"/>
          <w:szCs w:val="32"/>
          <w:lang w:val="en-GB"/>
        </w:rPr>
        <w:t xml:space="preserve">Bank </w:t>
      </w:r>
      <w:proofErr w:type="gramStart"/>
      <w:r>
        <w:rPr>
          <w:rFonts w:ascii="Verdana" w:hAnsi="Verdana" w:cs="Arial"/>
          <w:b/>
          <w:bCs/>
          <w:kern w:val="32"/>
          <w:sz w:val="28"/>
          <w:szCs w:val="32"/>
          <w:lang w:val="en-GB"/>
        </w:rPr>
        <w:t>To</w:t>
      </w:r>
      <w:proofErr w:type="gramEnd"/>
      <w:r>
        <w:rPr>
          <w:rFonts w:ascii="Verdana" w:hAnsi="Verdana" w:cs="Arial"/>
          <w:b/>
          <w:bCs/>
          <w:kern w:val="32"/>
          <w:sz w:val="28"/>
          <w:szCs w:val="32"/>
          <w:lang w:val="en-GB"/>
        </w:rPr>
        <w:t xml:space="preserve"> Customer Debit Credit Notification </w:t>
      </w:r>
      <w:proofErr w:type="spellStart"/>
      <w:r>
        <w:rPr>
          <w:rFonts w:ascii="Verdana" w:hAnsi="Verdana" w:cs="Arial"/>
          <w:b/>
          <w:bCs/>
          <w:kern w:val="32"/>
          <w:sz w:val="28"/>
          <w:szCs w:val="32"/>
          <w:lang w:val="en-GB"/>
        </w:rPr>
        <w:t>camt</w:t>
      </w:r>
      <w:proofErr w:type="spellEnd"/>
      <w:r>
        <w:rPr>
          <w:rFonts w:ascii="Verdana" w:hAnsi="Verdana" w:cs="Arial"/>
          <w:b/>
          <w:bCs/>
          <w:kern w:val="32"/>
          <w:sz w:val="28"/>
          <w:szCs w:val="32"/>
          <w:lang w:val="en-GB"/>
        </w:rPr>
        <w:t xml:space="preserve"> 054.001.02</w:t>
      </w:r>
      <w:bookmarkEnd w:id="0"/>
    </w:p>
    <w:p w14:paraId="3C89932C" w14:textId="77777777" w:rsidR="00B632B1" w:rsidRPr="006C0CE8" w:rsidRDefault="00B632B1" w:rsidP="00B632B1">
      <w:pPr>
        <w:rPr>
          <w:rFonts w:ascii="Verdana" w:hAnsi="Verdana"/>
          <w:b/>
          <w:sz w:val="72"/>
          <w:szCs w:val="72"/>
          <w:lang w:val="en-GB"/>
        </w:rPr>
      </w:pPr>
    </w:p>
    <w:p w14:paraId="04DFC113" w14:textId="77777777" w:rsidR="00B632B1" w:rsidRPr="007F73F8" w:rsidRDefault="00B632B1" w:rsidP="00B632B1"/>
    <w:p w14:paraId="16FEB153" w14:textId="77777777" w:rsidR="00B632B1" w:rsidRPr="007F73F8" w:rsidRDefault="00B632B1" w:rsidP="00B632B1"/>
    <w:p w14:paraId="43E57234" w14:textId="77777777" w:rsidR="00B632B1" w:rsidRPr="007F73F8" w:rsidRDefault="00B632B1" w:rsidP="00B632B1">
      <w:pPr>
        <w:pStyle w:val="Overskrift"/>
        <w:rPr>
          <w:rFonts w:ascii="Verdana" w:hAnsi="Verdana"/>
          <w:lang w:val="en-US"/>
        </w:rPr>
      </w:pPr>
      <w:r w:rsidRPr="007F73F8">
        <w:rPr>
          <w:rFonts w:ascii="Verdana" w:hAnsi="Verdana"/>
          <w:lang w:val="en-US"/>
        </w:rPr>
        <w:t>Table of Contents</w:t>
      </w:r>
    </w:p>
    <w:p w14:paraId="545AFF72" w14:textId="77777777" w:rsidR="00167578" w:rsidRDefault="00B632B1">
      <w:pPr>
        <w:pStyle w:val="Indholdsfortegnelse1"/>
        <w:tabs>
          <w:tab w:val="right" w:leader="dot" w:pos="13426"/>
        </w:tabs>
        <w:rPr>
          <w:rFonts w:asciiTheme="minorHAnsi" w:eastAsiaTheme="minorEastAsia" w:hAnsiTheme="minorHAnsi" w:cstheme="minorBidi"/>
          <w:noProof/>
          <w:szCs w:val="22"/>
          <w:lang w:val="da-DK" w:eastAsia="da-DK"/>
        </w:rPr>
      </w:pPr>
      <w:r w:rsidRPr="00E542E7">
        <w:rPr>
          <w:rFonts w:ascii="Verdana" w:hAnsi="Verdana"/>
          <w:lang w:val="da-DK"/>
        </w:rPr>
        <w:fldChar w:fldCharType="begin"/>
      </w:r>
      <w:r w:rsidRPr="00E542E7">
        <w:rPr>
          <w:rFonts w:ascii="Verdana" w:hAnsi="Verdana"/>
          <w:lang w:val="da-DK"/>
        </w:rPr>
        <w:instrText xml:space="preserve"> TOC \o "1-3" \h \z \u </w:instrText>
      </w:r>
      <w:r w:rsidRPr="00E542E7">
        <w:rPr>
          <w:rFonts w:ascii="Verdana" w:hAnsi="Verdana"/>
          <w:lang w:val="da-DK"/>
        </w:rPr>
        <w:fldChar w:fldCharType="separate"/>
      </w:r>
      <w:hyperlink w:anchor="_Toc406403065" w:history="1">
        <w:r w:rsidR="00167578" w:rsidRPr="007F3AA9">
          <w:rPr>
            <w:rStyle w:val="Hyperlink"/>
            <w:rFonts w:ascii="Verdana" w:hAnsi="Verdana" w:cs="Arial"/>
            <w:b/>
            <w:bCs/>
            <w:noProof/>
            <w:kern w:val="32"/>
            <w:lang w:val="en-GB"/>
          </w:rPr>
          <w:t>Bank To Customer Debit Credit Notification camt 054.001.02</w:t>
        </w:r>
        <w:r w:rsidR="00167578">
          <w:rPr>
            <w:noProof/>
            <w:webHidden/>
          </w:rPr>
          <w:tab/>
        </w:r>
        <w:r w:rsidR="00167578">
          <w:rPr>
            <w:noProof/>
            <w:webHidden/>
          </w:rPr>
          <w:fldChar w:fldCharType="begin"/>
        </w:r>
        <w:r w:rsidR="00167578">
          <w:rPr>
            <w:noProof/>
            <w:webHidden/>
          </w:rPr>
          <w:instrText xml:space="preserve"> PAGEREF _Toc406403065 \h </w:instrText>
        </w:r>
        <w:r w:rsidR="00167578">
          <w:rPr>
            <w:noProof/>
            <w:webHidden/>
          </w:rPr>
        </w:r>
        <w:r w:rsidR="00167578">
          <w:rPr>
            <w:noProof/>
            <w:webHidden/>
          </w:rPr>
          <w:fldChar w:fldCharType="separate"/>
        </w:r>
        <w:r w:rsidR="00E5146D">
          <w:rPr>
            <w:noProof/>
            <w:webHidden/>
          </w:rPr>
          <w:t>1</w:t>
        </w:r>
        <w:r w:rsidR="00167578">
          <w:rPr>
            <w:noProof/>
            <w:webHidden/>
          </w:rPr>
          <w:fldChar w:fldCharType="end"/>
        </w:r>
      </w:hyperlink>
    </w:p>
    <w:p w14:paraId="420687FD" w14:textId="77777777" w:rsidR="00167578" w:rsidRDefault="00D50818">
      <w:pPr>
        <w:pStyle w:val="Indholdsfortegnelse1"/>
        <w:tabs>
          <w:tab w:val="right" w:leader="dot" w:pos="13426"/>
        </w:tabs>
        <w:rPr>
          <w:rFonts w:asciiTheme="minorHAnsi" w:eastAsiaTheme="minorEastAsia" w:hAnsiTheme="minorHAnsi" w:cstheme="minorBidi"/>
          <w:noProof/>
          <w:szCs w:val="22"/>
          <w:lang w:val="da-DK" w:eastAsia="da-DK"/>
        </w:rPr>
      </w:pPr>
      <w:hyperlink w:anchor="_Toc406403066" w:history="1">
        <w:r w:rsidR="00167578" w:rsidRPr="007F3AA9">
          <w:rPr>
            <w:rStyle w:val="Hyperlink"/>
            <w:rFonts w:ascii="Verdana" w:hAnsi="Verdana"/>
            <w:noProof/>
            <w:lang w:val="en-GB"/>
          </w:rPr>
          <w:t>Introduction</w:t>
        </w:r>
        <w:r w:rsidR="00167578">
          <w:rPr>
            <w:noProof/>
            <w:webHidden/>
          </w:rPr>
          <w:tab/>
        </w:r>
        <w:r w:rsidR="00167578">
          <w:rPr>
            <w:noProof/>
            <w:webHidden/>
          </w:rPr>
          <w:fldChar w:fldCharType="begin"/>
        </w:r>
        <w:r w:rsidR="00167578">
          <w:rPr>
            <w:noProof/>
            <w:webHidden/>
          </w:rPr>
          <w:instrText xml:space="preserve"> PAGEREF _Toc406403066 \h </w:instrText>
        </w:r>
        <w:r w:rsidR="00167578">
          <w:rPr>
            <w:noProof/>
            <w:webHidden/>
          </w:rPr>
        </w:r>
        <w:r w:rsidR="00167578">
          <w:rPr>
            <w:noProof/>
            <w:webHidden/>
          </w:rPr>
          <w:fldChar w:fldCharType="separate"/>
        </w:r>
        <w:r w:rsidR="00E5146D">
          <w:rPr>
            <w:noProof/>
            <w:webHidden/>
          </w:rPr>
          <w:t>2</w:t>
        </w:r>
        <w:r w:rsidR="00167578">
          <w:rPr>
            <w:noProof/>
            <w:webHidden/>
          </w:rPr>
          <w:fldChar w:fldCharType="end"/>
        </w:r>
      </w:hyperlink>
    </w:p>
    <w:p w14:paraId="0F9BCB02" w14:textId="77777777" w:rsidR="00167578" w:rsidRDefault="00D50818">
      <w:pPr>
        <w:pStyle w:val="Indholdsfortegnelse1"/>
        <w:tabs>
          <w:tab w:val="right" w:leader="dot" w:pos="13426"/>
        </w:tabs>
        <w:rPr>
          <w:rFonts w:asciiTheme="minorHAnsi" w:eastAsiaTheme="minorEastAsia" w:hAnsiTheme="minorHAnsi" w:cstheme="minorBidi"/>
          <w:noProof/>
          <w:szCs w:val="22"/>
          <w:lang w:val="da-DK" w:eastAsia="da-DK"/>
        </w:rPr>
      </w:pPr>
      <w:hyperlink w:anchor="_Toc406403067" w:history="1">
        <w:r w:rsidR="00167578" w:rsidRPr="007F3AA9">
          <w:rPr>
            <w:rStyle w:val="Hyperlink"/>
            <w:rFonts w:ascii="Verdana" w:hAnsi="Verdana"/>
            <w:noProof/>
            <w:lang w:val="en-GB"/>
          </w:rPr>
          <w:t>Scope</w:t>
        </w:r>
        <w:r w:rsidR="00167578">
          <w:rPr>
            <w:noProof/>
            <w:webHidden/>
          </w:rPr>
          <w:tab/>
        </w:r>
        <w:r w:rsidR="00167578">
          <w:rPr>
            <w:noProof/>
            <w:webHidden/>
          </w:rPr>
          <w:fldChar w:fldCharType="begin"/>
        </w:r>
        <w:r w:rsidR="00167578">
          <w:rPr>
            <w:noProof/>
            <w:webHidden/>
          </w:rPr>
          <w:instrText xml:space="preserve"> PAGEREF _Toc406403067 \h </w:instrText>
        </w:r>
        <w:r w:rsidR="00167578">
          <w:rPr>
            <w:noProof/>
            <w:webHidden/>
          </w:rPr>
        </w:r>
        <w:r w:rsidR="00167578">
          <w:rPr>
            <w:noProof/>
            <w:webHidden/>
          </w:rPr>
          <w:fldChar w:fldCharType="separate"/>
        </w:r>
        <w:r w:rsidR="00E5146D">
          <w:rPr>
            <w:noProof/>
            <w:webHidden/>
          </w:rPr>
          <w:t>2</w:t>
        </w:r>
        <w:r w:rsidR="00167578">
          <w:rPr>
            <w:noProof/>
            <w:webHidden/>
          </w:rPr>
          <w:fldChar w:fldCharType="end"/>
        </w:r>
      </w:hyperlink>
    </w:p>
    <w:p w14:paraId="66C7B3E3" w14:textId="77777777" w:rsidR="00167578" w:rsidRDefault="00D50818">
      <w:pPr>
        <w:pStyle w:val="Indholdsfortegnelse1"/>
        <w:tabs>
          <w:tab w:val="right" w:leader="dot" w:pos="13426"/>
        </w:tabs>
        <w:rPr>
          <w:rFonts w:asciiTheme="minorHAnsi" w:eastAsiaTheme="minorEastAsia" w:hAnsiTheme="minorHAnsi" w:cstheme="minorBidi"/>
          <w:noProof/>
          <w:szCs w:val="22"/>
          <w:lang w:val="da-DK" w:eastAsia="da-DK"/>
        </w:rPr>
      </w:pPr>
      <w:hyperlink w:anchor="_Toc406403068" w:history="1">
        <w:r w:rsidR="00167578" w:rsidRPr="007F3AA9">
          <w:rPr>
            <w:rStyle w:val="Hyperlink"/>
            <w:rFonts w:ascii="Verdana" w:hAnsi="Verdana"/>
            <w:noProof/>
            <w:lang w:val="en-GB"/>
          </w:rPr>
          <w:t>Character set</w:t>
        </w:r>
        <w:r w:rsidR="00167578">
          <w:rPr>
            <w:noProof/>
            <w:webHidden/>
          </w:rPr>
          <w:tab/>
        </w:r>
        <w:r w:rsidR="00167578">
          <w:rPr>
            <w:noProof/>
            <w:webHidden/>
          </w:rPr>
          <w:fldChar w:fldCharType="begin"/>
        </w:r>
        <w:r w:rsidR="00167578">
          <w:rPr>
            <w:noProof/>
            <w:webHidden/>
          </w:rPr>
          <w:instrText xml:space="preserve"> PAGEREF _Toc406403068 \h </w:instrText>
        </w:r>
        <w:r w:rsidR="00167578">
          <w:rPr>
            <w:noProof/>
            <w:webHidden/>
          </w:rPr>
        </w:r>
        <w:r w:rsidR="00167578">
          <w:rPr>
            <w:noProof/>
            <w:webHidden/>
          </w:rPr>
          <w:fldChar w:fldCharType="separate"/>
        </w:r>
        <w:r w:rsidR="00E5146D">
          <w:rPr>
            <w:noProof/>
            <w:webHidden/>
          </w:rPr>
          <w:t>2</w:t>
        </w:r>
        <w:r w:rsidR="00167578">
          <w:rPr>
            <w:noProof/>
            <w:webHidden/>
          </w:rPr>
          <w:fldChar w:fldCharType="end"/>
        </w:r>
      </w:hyperlink>
    </w:p>
    <w:p w14:paraId="164CF318" w14:textId="77777777" w:rsidR="00167578" w:rsidRDefault="00D50818">
      <w:pPr>
        <w:pStyle w:val="Indholdsfortegnelse1"/>
        <w:tabs>
          <w:tab w:val="right" w:leader="dot" w:pos="13426"/>
        </w:tabs>
        <w:rPr>
          <w:rFonts w:asciiTheme="minorHAnsi" w:eastAsiaTheme="minorEastAsia" w:hAnsiTheme="minorHAnsi" w:cstheme="minorBidi"/>
          <w:noProof/>
          <w:szCs w:val="22"/>
          <w:lang w:val="da-DK" w:eastAsia="da-DK"/>
        </w:rPr>
      </w:pPr>
      <w:hyperlink w:anchor="_Toc406403069" w:history="1">
        <w:r w:rsidR="00167578" w:rsidRPr="007F3AA9">
          <w:rPr>
            <w:rStyle w:val="Hyperlink"/>
            <w:rFonts w:ascii="Verdana" w:hAnsi="Verdana"/>
            <w:noProof/>
            <w:lang w:val="en-GB"/>
          </w:rPr>
          <w:t>Change log</w:t>
        </w:r>
        <w:r w:rsidR="00167578">
          <w:rPr>
            <w:noProof/>
            <w:webHidden/>
          </w:rPr>
          <w:tab/>
        </w:r>
        <w:r w:rsidR="00167578">
          <w:rPr>
            <w:noProof/>
            <w:webHidden/>
          </w:rPr>
          <w:fldChar w:fldCharType="begin"/>
        </w:r>
        <w:r w:rsidR="00167578">
          <w:rPr>
            <w:noProof/>
            <w:webHidden/>
          </w:rPr>
          <w:instrText xml:space="preserve"> PAGEREF _Toc406403069 \h </w:instrText>
        </w:r>
        <w:r w:rsidR="00167578">
          <w:rPr>
            <w:noProof/>
            <w:webHidden/>
          </w:rPr>
        </w:r>
        <w:r w:rsidR="00167578">
          <w:rPr>
            <w:noProof/>
            <w:webHidden/>
          </w:rPr>
          <w:fldChar w:fldCharType="separate"/>
        </w:r>
        <w:r w:rsidR="00E5146D">
          <w:rPr>
            <w:noProof/>
            <w:webHidden/>
          </w:rPr>
          <w:t>3</w:t>
        </w:r>
        <w:r w:rsidR="00167578">
          <w:rPr>
            <w:noProof/>
            <w:webHidden/>
          </w:rPr>
          <w:fldChar w:fldCharType="end"/>
        </w:r>
      </w:hyperlink>
    </w:p>
    <w:p w14:paraId="21169B37" w14:textId="77777777" w:rsidR="00B632B1" w:rsidRDefault="00B632B1" w:rsidP="00B632B1">
      <w:pPr>
        <w:ind w:left="360"/>
        <w:rPr>
          <w:rFonts w:ascii="Verdana" w:hAnsi="Verdana" w:cs="Arial"/>
          <w:sz w:val="16"/>
          <w:szCs w:val="16"/>
          <w:lang w:val="en-GB"/>
        </w:rPr>
      </w:pPr>
      <w:r w:rsidRPr="00E542E7">
        <w:rPr>
          <w:rFonts w:ascii="Verdana" w:hAnsi="Verdana"/>
        </w:rPr>
        <w:fldChar w:fldCharType="end"/>
      </w:r>
    </w:p>
    <w:p w14:paraId="7B4D48FF" w14:textId="77777777" w:rsidR="00B632B1" w:rsidRDefault="00B632B1" w:rsidP="004548DD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14:paraId="5EF64B6E" w14:textId="77777777" w:rsidR="00B632B1" w:rsidRDefault="00B632B1" w:rsidP="004548DD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14:paraId="29B8B146" w14:textId="77777777" w:rsidR="00B632B1" w:rsidRDefault="00B632B1" w:rsidP="004548DD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14:paraId="2D759D01" w14:textId="77777777" w:rsidR="00B632B1" w:rsidRDefault="00B632B1" w:rsidP="004548DD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14:paraId="1414E949" w14:textId="77777777" w:rsidR="00167578" w:rsidRDefault="00167578" w:rsidP="004548DD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14:paraId="014658A9" w14:textId="77777777" w:rsidR="00B632B1" w:rsidRDefault="00B632B1" w:rsidP="004548DD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14:paraId="02C3F549" w14:textId="77777777" w:rsidR="00B632B1" w:rsidRDefault="00B632B1" w:rsidP="004548DD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14:paraId="32A5933D" w14:textId="77777777" w:rsidR="002B0912" w:rsidRDefault="002B0912" w:rsidP="004548DD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14:paraId="150E6676" w14:textId="77777777" w:rsidR="002B0912" w:rsidRPr="00DB3DDB" w:rsidRDefault="002B0912" w:rsidP="00DB3DDB">
      <w:pPr>
        <w:pStyle w:val="Overskrift1"/>
        <w:rPr>
          <w:rFonts w:ascii="Verdana" w:hAnsi="Verdana"/>
          <w:b w:val="0"/>
          <w:lang w:val="en-GB"/>
        </w:rPr>
      </w:pPr>
      <w:bookmarkStart w:id="1" w:name="_Toc406403066"/>
      <w:r w:rsidRPr="00DB3DDB">
        <w:rPr>
          <w:rFonts w:ascii="Verdana" w:hAnsi="Verdana"/>
          <w:lang w:val="en-GB"/>
        </w:rPr>
        <w:t>Introduction</w:t>
      </w:r>
      <w:bookmarkEnd w:id="1"/>
    </w:p>
    <w:p w14:paraId="647D7925" w14:textId="77777777" w:rsidR="002B0912" w:rsidRDefault="002B0912" w:rsidP="002B0912">
      <w:pPr>
        <w:ind w:left="360"/>
        <w:rPr>
          <w:rFonts w:ascii="Verdana" w:hAnsi="Verdana" w:cs="Arial"/>
          <w:sz w:val="20"/>
          <w:lang w:val="en-GB"/>
        </w:rPr>
      </w:pPr>
    </w:p>
    <w:p w14:paraId="3C9D7272" w14:textId="77777777" w:rsidR="005470D7" w:rsidRDefault="002B0912" w:rsidP="00DB3DDB">
      <w:pPr>
        <w:rPr>
          <w:rFonts w:ascii="Verdana" w:hAnsi="Verdana" w:cs="Arial"/>
          <w:sz w:val="20"/>
          <w:lang w:val="en-GB"/>
        </w:rPr>
      </w:pPr>
      <w:r w:rsidRPr="002B0912">
        <w:rPr>
          <w:rFonts w:ascii="Verdana" w:hAnsi="Verdana" w:cs="Arial"/>
          <w:sz w:val="20"/>
          <w:lang w:val="en-GB"/>
        </w:rPr>
        <w:t xml:space="preserve">This document defines how a </w:t>
      </w:r>
      <w:r w:rsidR="005470D7">
        <w:rPr>
          <w:rFonts w:ascii="Verdana" w:hAnsi="Verdana" w:cs="Arial"/>
          <w:sz w:val="20"/>
          <w:lang w:val="en-GB"/>
        </w:rPr>
        <w:t>Bank</w:t>
      </w:r>
      <w:r w:rsidRPr="002B0912">
        <w:rPr>
          <w:rFonts w:ascii="Verdana" w:hAnsi="Verdana" w:cs="Arial"/>
          <w:sz w:val="20"/>
          <w:lang w:val="en-GB"/>
        </w:rPr>
        <w:t xml:space="preserve"> </w:t>
      </w:r>
      <w:proofErr w:type="gramStart"/>
      <w:r w:rsidR="005470D7">
        <w:rPr>
          <w:rFonts w:ascii="Verdana" w:hAnsi="Verdana" w:cs="Arial"/>
          <w:sz w:val="20"/>
          <w:lang w:val="en-GB"/>
        </w:rPr>
        <w:t>To</w:t>
      </w:r>
      <w:proofErr w:type="gramEnd"/>
      <w:r w:rsidR="005470D7">
        <w:rPr>
          <w:rFonts w:ascii="Verdana" w:hAnsi="Verdana" w:cs="Arial"/>
          <w:sz w:val="20"/>
          <w:lang w:val="en-GB"/>
        </w:rPr>
        <w:t xml:space="preserve"> Customer Debit Credit Notification camt.054 </w:t>
      </w:r>
      <w:r>
        <w:rPr>
          <w:rFonts w:ascii="Verdana" w:hAnsi="Verdana" w:cs="Arial"/>
          <w:sz w:val="20"/>
          <w:lang w:val="en-GB"/>
        </w:rPr>
        <w:t>version 001.0</w:t>
      </w:r>
      <w:r w:rsidR="005470D7">
        <w:rPr>
          <w:rFonts w:ascii="Verdana" w:hAnsi="Verdana" w:cs="Arial"/>
          <w:sz w:val="20"/>
          <w:lang w:val="en-GB"/>
        </w:rPr>
        <w:t>2</w:t>
      </w:r>
      <w:r>
        <w:rPr>
          <w:rFonts w:ascii="Verdana" w:hAnsi="Verdana" w:cs="Arial"/>
          <w:sz w:val="20"/>
          <w:lang w:val="en-GB"/>
        </w:rPr>
        <w:t xml:space="preserve"> </w:t>
      </w:r>
      <w:r w:rsidRPr="002B0912">
        <w:rPr>
          <w:rFonts w:ascii="Verdana" w:hAnsi="Verdana" w:cs="Arial"/>
          <w:sz w:val="20"/>
          <w:lang w:val="en-GB"/>
        </w:rPr>
        <w:t xml:space="preserve">will be structured when sent from </w:t>
      </w:r>
      <w:r>
        <w:rPr>
          <w:rFonts w:ascii="Verdana" w:hAnsi="Verdana" w:cs="Arial"/>
          <w:sz w:val="20"/>
          <w:lang w:val="en-GB"/>
        </w:rPr>
        <w:t>banks in the Bank</w:t>
      </w:r>
      <w:r w:rsidR="005470D7">
        <w:rPr>
          <w:rFonts w:ascii="Verdana" w:hAnsi="Verdana" w:cs="Arial"/>
          <w:sz w:val="20"/>
          <w:lang w:val="en-GB"/>
        </w:rPr>
        <w:t xml:space="preserve"> </w:t>
      </w:r>
      <w:r>
        <w:rPr>
          <w:rFonts w:ascii="Verdana" w:hAnsi="Verdana" w:cs="Arial"/>
          <w:sz w:val="20"/>
          <w:lang w:val="en-GB"/>
        </w:rPr>
        <w:t>Connect community.</w:t>
      </w:r>
    </w:p>
    <w:p w14:paraId="7F3C5414" w14:textId="77777777" w:rsidR="002B0912" w:rsidRDefault="002B0912" w:rsidP="002B0912">
      <w:pPr>
        <w:ind w:left="360"/>
        <w:rPr>
          <w:rFonts w:ascii="Verdana" w:hAnsi="Verdana" w:cs="Arial"/>
          <w:sz w:val="20"/>
          <w:lang w:val="en-GB"/>
        </w:rPr>
      </w:pPr>
      <w:r>
        <w:rPr>
          <w:rFonts w:ascii="Verdana" w:hAnsi="Verdana" w:cs="Arial"/>
          <w:sz w:val="20"/>
          <w:lang w:val="en-GB"/>
        </w:rPr>
        <w:t xml:space="preserve"> </w:t>
      </w:r>
    </w:p>
    <w:p w14:paraId="48728D35" w14:textId="77777777" w:rsidR="00312789" w:rsidRDefault="00312789" w:rsidP="00DB3DDB">
      <w:pPr>
        <w:rPr>
          <w:rFonts w:ascii="Verdana" w:hAnsi="Verdana" w:cs="Arial"/>
          <w:sz w:val="20"/>
          <w:lang w:val="en-GB"/>
        </w:rPr>
      </w:pPr>
      <w:r>
        <w:rPr>
          <w:rFonts w:ascii="Verdana" w:hAnsi="Verdana" w:cs="Arial"/>
          <w:sz w:val="20"/>
          <w:lang w:val="en-GB"/>
        </w:rPr>
        <w:t xml:space="preserve">The purpose of this documentation is to define how information in payment Messages should be structured </w:t>
      </w:r>
      <w:r>
        <w:rPr>
          <w:rFonts w:ascii="Verdana" w:hAnsi="Verdana" w:cs="Arial"/>
          <w:sz w:val="20"/>
          <w:lang w:val="en-GB"/>
        </w:rPr>
        <w:br/>
        <w:t>for the exchange between the Message sender and the banks in the Bank</w:t>
      </w:r>
      <w:r w:rsidR="00416BC3">
        <w:rPr>
          <w:rFonts w:ascii="Verdana" w:hAnsi="Verdana" w:cs="Arial"/>
          <w:sz w:val="20"/>
          <w:lang w:val="en-GB"/>
        </w:rPr>
        <w:t xml:space="preserve"> </w:t>
      </w:r>
      <w:r>
        <w:rPr>
          <w:rFonts w:ascii="Verdana" w:hAnsi="Verdana" w:cs="Arial"/>
          <w:sz w:val="20"/>
          <w:lang w:val="en-GB"/>
        </w:rPr>
        <w:t xml:space="preserve">Connect community. </w:t>
      </w:r>
    </w:p>
    <w:p w14:paraId="6DA01387" w14:textId="77777777" w:rsidR="00312789" w:rsidRDefault="00312789" w:rsidP="002B0912">
      <w:pPr>
        <w:ind w:left="360"/>
        <w:rPr>
          <w:rFonts w:ascii="Verdana" w:hAnsi="Verdana" w:cs="Arial"/>
          <w:sz w:val="20"/>
          <w:lang w:val="en-GB"/>
        </w:rPr>
      </w:pPr>
    </w:p>
    <w:p w14:paraId="311A03C0" w14:textId="77777777" w:rsidR="002B0912" w:rsidRDefault="002B0912" w:rsidP="00DB3DDB">
      <w:pPr>
        <w:rPr>
          <w:rFonts w:ascii="Verdana" w:hAnsi="Verdana" w:cs="Arial"/>
          <w:sz w:val="20"/>
          <w:lang w:val="en-GB"/>
        </w:rPr>
      </w:pPr>
      <w:r>
        <w:rPr>
          <w:rFonts w:ascii="Verdana" w:hAnsi="Verdana" w:cs="Arial"/>
          <w:sz w:val="20"/>
          <w:lang w:val="en-GB"/>
        </w:rPr>
        <w:t>Files sent from the Bank</w:t>
      </w:r>
      <w:r w:rsidR="005470D7">
        <w:rPr>
          <w:rFonts w:ascii="Verdana" w:hAnsi="Verdana" w:cs="Arial"/>
          <w:sz w:val="20"/>
          <w:lang w:val="en-GB"/>
        </w:rPr>
        <w:t xml:space="preserve"> </w:t>
      </w:r>
      <w:r>
        <w:rPr>
          <w:rFonts w:ascii="Verdana" w:hAnsi="Verdana" w:cs="Arial"/>
          <w:sz w:val="20"/>
          <w:lang w:val="en-GB"/>
        </w:rPr>
        <w:t xml:space="preserve">Connect community </w:t>
      </w:r>
      <w:r w:rsidRPr="002B0912">
        <w:rPr>
          <w:rFonts w:ascii="Verdana" w:hAnsi="Verdana" w:cs="Arial"/>
          <w:sz w:val="20"/>
          <w:lang w:val="en-GB"/>
        </w:rPr>
        <w:t xml:space="preserve">will be valid according to the XML Schema for </w:t>
      </w:r>
      <w:r w:rsidR="005470D7">
        <w:rPr>
          <w:rFonts w:ascii="Verdana" w:hAnsi="Verdana" w:cs="Arial"/>
          <w:sz w:val="20"/>
          <w:lang w:val="en-GB"/>
        </w:rPr>
        <w:t>camt.054</w:t>
      </w:r>
      <w:r w:rsidRPr="002B0912">
        <w:rPr>
          <w:rFonts w:ascii="Verdana" w:hAnsi="Verdana" w:cs="Arial"/>
          <w:sz w:val="20"/>
          <w:lang w:val="en-GB"/>
        </w:rPr>
        <w:t>.001.0</w:t>
      </w:r>
      <w:r w:rsidR="005470D7">
        <w:rPr>
          <w:rFonts w:ascii="Verdana" w:hAnsi="Verdana" w:cs="Arial"/>
          <w:sz w:val="20"/>
          <w:lang w:val="en-GB"/>
        </w:rPr>
        <w:t>2</w:t>
      </w:r>
      <w:r w:rsidRPr="002B0912">
        <w:rPr>
          <w:rFonts w:ascii="Verdana" w:hAnsi="Verdana" w:cs="Arial"/>
          <w:sz w:val="20"/>
          <w:lang w:val="en-GB"/>
        </w:rPr>
        <w:t xml:space="preserve"> </w:t>
      </w:r>
      <w:r>
        <w:rPr>
          <w:rFonts w:ascii="Verdana" w:hAnsi="Verdana" w:cs="Arial"/>
          <w:sz w:val="20"/>
          <w:lang w:val="en-GB"/>
        </w:rPr>
        <w:br/>
      </w:r>
      <w:r w:rsidRPr="002B0912">
        <w:rPr>
          <w:rFonts w:ascii="Verdana" w:hAnsi="Verdana" w:cs="Arial"/>
          <w:sz w:val="20"/>
          <w:lang w:val="en-GB"/>
        </w:rPr>
        <w:t xml:space="preserve">as published on the </w:t>
      </w:r>
      <w:hyperlink r:id="rId13" w:history="1">
        <w:r w:rsidR="005470D7" w:rsidRPr="00386646">
          <w:rPr>
            <w:rStyle w:val="Hyperlink"/>
            <w:rFonts w:ascii="Verdana" w:hAnsi="Verdana" w:cs="Arial"/>
            <w:sz w:val="20"/>
            <w:lang w:val="en-GB"/>
          </w:rPr>
          <w:t>http://www.iso20022.org</w:t>
        </w:r>
      </w:hyperlink>
      <w:r w:rsidR="005470D7">
        <w:rPr>
          <w:rFonts w:ascii="Verdana" w:hAnsi="Verdana" w:cs="Arial"/>
          <w:sz w:val="20"/>
          <w:lang w:val="en-GB"/>
        </w:rPr>
        <w:t xml:space="preserve"> </w:t>
      </w:r>
      <w:r w:rsidRPr="002B0912">
        <w:rPr>
          <w:rFonts w:ascii="Verdana" w:hAnsi="Verdana" w:cs="Arial"/>
          <w:sz w:val="20"/>
          <w:lang w:val="en-GB"/>
        </w:rPr>
        <w:t>website.</w:t>
      </w:r>
    </w:p>
    <w:p w14:paraId="4E0EB132" w14:textId="77777777" w:rsidR="002B0912" w:rsidRDefault="002B0912" w:rsidP="002B0912">
      <w:pPr>
        <w:ind w:left="360"/>
        <w:rPr>
          <w:rFonts w:ascii="Verdana" w:hAnsi="Verdana" w:cs="Arial"/>
          <w:sz w:val="20"/>
          <w:lang w:val="en-GB"/>
        </w:rPr>
      </w:pPr>
    </w:p>
    <w:p w14:paraId="24B099D7" w14:textId="77777777" w:rsidR="002B0912" w:rsidRPr="00DB3DDB" w:rsidRDefault="002B0912" w:rsidP="00DB3DDB">
      <w:pPr>
        <w:pStyle w:val="Overskrift1"/>
        <w:rPr>
          <w:rFonts w:ascii="Verdana" w:hAnsi="Verdana"/>
          <w:b w:val="0"/>
          <w:lang w:val="en-GB"/>
        </w:rPr>
      </w:pPr>
      <w:bookmarkStart w:id="2" w:name="_Toc406403067"/>
      <w:r w:rsidRPr="00DB3DDB">
        <w:rPr>
          <w:rFonts w:ascii="Verdana" w:hAnsi="Verdana"/>
          <w:lang w:val="en-GB"/>
        </w:rPr>
        <w:t>Scope</w:t>
      </w:r>
      <w:bookmarkEnd w:id="2"/>
    </w:p>
    <w:p w14:paraId="260A9C4E" w14:textId="77777777" w:rsidR="002B0912" w:rsidRDefault="002B0912" w:rsidP="002B0912">
      <w:pPr>
        <w:ind w:left="360"/>
        <w:rPr>
          <w:rFonts w:ascii="Verdana" w:hAnsi="Verdana" w:cs="Arial"/>
          <w:sz w:val="20"/>
          <w:lang w:val="en-GB"/>
        </w:rPr>
      </w:pPr>
    </w:p>
    <w:p w14:paraId="001B35F4" w14:textId="77777777" w:rsidR="00574977" w:rsidRDefault="00574977" w:rsidP="00DB3DDB">
      <w:pPr>
        <w:rPr>
          <w:rFonts w:ascii="Verdana" w:hAnsi="Verdana" w:cs="Arial"/>
          <w:sz w:val="20"/>
          <w:lang w:val="en-GB"/>
        </w:rPr>
      </w:pPr>
      <w:r>
        <w:rPr>
          <w:rFonts w:ascii="Verdana" w:hAnsi="Verdana" w:cs="Arial"/>
          <w:sz w:val="20"/>
          <w:lang w:val="en-GB"/>
        </w:rPr>
        <w:t xml:space="preserve">The </w:t>
      </w:r>
      <w:proofErr w:type="spellStart"/>
      <w:r w:rsidR="00416BC3">
        <w:rPr>
          <w:rFonts w:ascii="Verdana" w:hAnsi="Verdana" w:cs="Arial"/>
          <w:sz w:val="20"/>
          <w:lang w:val="en-GB"/>
        </w:rPr>
        <w:t>BankToCustomerDebitCreditNotification</w:t>
      </w:r>
      <w:proofErr w:type="spellEnd"/>
      <w:r w:rsidR="00416BC3">
        <w:rPr>
          <w:rFonts w:ascii="Verdana" w:hAnsi="Verdana" w:cs="Arial"/>
          <w:sz w:val="20"/>
          <w:lang w:val="en-GB"/>
        </w:rPr>
        <w:t xml:space="preserve"> </w:t>
      </w:r>
      <w:r>
        <w:rPr>
          <w:rFonts w:ascii="Verdana" w:hAnsi="Verdana" w:cs="Arial"/>
          <w:sz w:val="20"/>
          <w:lang w:val="en-GB"/>
        </w:rPr>
        <w:t>messag</w:t>
      </w:r>
      <w:r w:rsidR="00312789">
        <w:rPr>
          <w:rFonts w:ascii="Verdana" w:hAnsi="Verdana" w:cs="Arial"/>
          <w:sz w:val="20"/>
          <w:lang w:val="en-GB"/>
        </w:rPr>
        <w:t xml:space="preserve">e </w:t>
      </w:r>
      <w:proofErr w:type="gramStart"/>
      <w:r w:rsidR="00312789">
        <w:rPr>
          <w:rFonts w:ascii="Verdana" w:hAnsi="Verdana" w:cs="Arial"/>
          <w:sz w:val="20"/>
          <w:lang w:val="en-GB"/>
        </w:rPr>
        <w:t>is sent</w:t>
      </w:r>
      <w:proofErr w:type="gramEnd"/>
      <w:r w:rsidR="00312789">
        <w:rPr>
          <w:rFonts w:ascii="Verdana" w:hAnsi="Verdana" w:cs="Arial"/>
          <w:sz w:val="20"/>
          <w:lang w:val="en-GB"/>
        </w:rPr>
        <w:t xml:space="preserve"> by the </w:t>
      </w:r>
      <w:r w:rsidR="00416BC3">
        <w:rPr>
          <w:rFonts w:ascii="Verdana" w:hAnsi="Verdana" w:cs="Arial"/>
          <w:sz w:val="20"/>
          <w:lang w:val="en-GB"/>
        </w:rPr>
        <w:t>account servicer to</w:t>
      </w:r>
      <w:r>
        <w:rPr>
          <w:rFonts w:ascii="Verdana" w:hAnsi="Verdana" w:cs="Arial"/>
          <w:sz w:val="20"/>
          <w:lang w:val="en-GB"/>
        </w:rPr>
        <w:t xml:space="preserve"> the </w:t>
      </w:r>
      <w:r w:rsidR="00416BC3">
        <w:rPr>
          <w:rFonts w:ascii="Verdana" w:hAnsi="Verdana" w:cs="Arial"/>
          <w:sz w:val="20"/>
          <w:lang w:val="en-GB"/>
        </w:rPr>
        <w:t xml:space="preserve">account owner or to a party authorised by the account owner to receive the message. It </w:t>
      </w:r>
      <w:proofErr w:type="gramStart"/>
      <w:r w:rsidR="00416BC3">
        <w:rPr>
          <w:rFonts w:ascii="Verdana" w:hAnsi="Verdana" w:cs="Arial"/>
          <w:sz w:val="20"/>
          <w:lang w:val="en-GB"/>
        </w:rPr>
        <w:t>can be used</w:t>
      </w:r>
      <w:proofErr w:type="gramEnd"/>
      <w:r w:rsidR="00416BC3">
        <w:rPr>
          <w:rFonts w:ascii="Verdana" w:hAnsi="Verdana" w:cs="Arial"/>
          <w:sz w:val="20"/>
          <w:lang w:val="en-GB"/>
        </w:rPr>
        <w:t xml:space="preserve"> to inform the account owner, or authorised party, of single or multiple debit or credit entire reported to the account.</w:t>
      </w:r>
    </w:p>
    <w:p w14:paraId="2EF18E69" w14:textId="77777777" w:rsidR="002B0912" w:rsidRDefault="002B0912" w:rsidP="002B0912">
      <w:pPr>
        <w:ind w:left="360"/>
        <w:rPr>
          <w:rFonts w:ascii="Verdana" w:hAnsi="Verdana" w:cs="Arial"/>
          <w:sz w:val="20"/>
          <w:lang w:val="en-GB"/>
        </w:rPr>
      </w:pPr>
    </w:p>
    <w:p w14:paraId="03F1118A" w14:textId="77777777" w:rsidR="002B0912" w:rsidRPr="00DB3DDB" w:rsidRDefault="002B0912" w:rsidP="00DB3DDB">
      <w:pPr>
        <w:pStyle w:val="Overskrift1"/>
        <w:rPr>
          <w:rFonts w:ascii="Verdana" w:hAnsi="Verdana"/>
          <w:b w:val="0"/>
          <w:lang w:val="en-GB"/>
        </w:rPr>
      </w:pPr>
      <w:bookmarkStart w:id="3" w:name="_Toc406403068"/>
      <w:r w:rsidRPr="00DB3DDB">
        <w:rPr>
          <w:rFonts w:ascii="Verdana" w:hAnsi="Verdana"/>
          <w:lang w:val="en-GB"/>
        </w:rPr>
        <w:t>Character set</w:t>
      </w:r>
      <w:bookmarkEnd w:id="3"/>
    </w:p>
    <w:p w14:paraId="523A9042" w14:textId="77777777" w:rsidR="002B0912" w:rsidRDefault="002B0912" w:rsidP="002B0912">
      <w:pPr>
        <w:ind w:left="360"/>
        <w:rPr>
          <w:rFonts w:ascii="Verdana" w:hAnsi="Verdana" w:cs="Arial"/>
          <w:b/>
          <w:sz w:val="20"/>
          <w:lang w:val="en-GB"/>
        </w:rPr>
      </w:pPr>
    </w:p>
    <w:p w14:paraId="2BBD0580" w14:textId="77777777" w:rsidR="002B0912" w:rsidRDefault="002B0912" w:rsidP="00DB3DDB">
      <w:pPr>
        <w:rPr>
          <w:rFonts w:ascii="Verdana" w:hAnsi="Verdana" w:cs="Arial"/>
          <w:sz w:val="20"/>
          <w:lang w:val="en-GB"/>
        </w:rPr>
      </w:pPr>
      <w:r w:rsidRPr="002B0912">
        <w:rPr>
          <w:rFonts w:ascii="Verdana" w:hAnsi="Verdana" w:cs="Arial"/>
          <w:sz w:val="20"/>
          <w:lang w:val="en-GB"/>
        </w:rPr>
        <w:t xml:space="preserve">The following character set </w:t>
      </w:r>
      <w:proofErr w:type="gramStart"/>
      <w:r w:rsidRPr="002B0912">
        <w:rPr>
          <w:rFonts w:ascii="Verdana" w:hAnsi="Verdana" w:cs="Arial"/>
          <w:sz w:val="20"/>
          <w:lang w:val="en-GB"/>
        </w:rPr>
        <w:t>can be used</w:t>
      </w:r>
      <w:proofErr w:type="gramEnd"/>
      <w:r w:rsidRPr="002B0912">
        <w:rPr>
          <w:rFonts w:ascii="Verdana" w:hAnsi="Verdana" w:cs="Arial"/>
          <w:sz w:val="20"/>
          <w:lang w:val="en-GB"/>
        </w:rPr>
        <w:t xml:space="preserve">: </w:t>
      </w:r>
      <w:r>
        <w:rPr>
          <w:rFonts w:ascii="Verdana" w:hAnsi="Verdana" w:cs="Arial"/>
          <w:sz w:val="20"/>
          <w:lang w:val="en-GB"/>
        </w:rPr>
        <w:t>U</w:t>
      </w:r>
      <w:r w:rsidRPr="002B0912">
        <w:rPr>
          <w:rFonts w:ascii="Verdana" w:hAnsi="Verdana" w:cs="Arial"/>
          <w:sz w:val="20"/>
          <w:lang w:val="en-GB"/>
        </w:rPr>
        <w:t>TF-8</w:t>
      </w:r>
      <w:r w:rsidRPr="002B0912">
        <w:rPr>
          <w:rFonts w:ascii="Verdana" w:hAnsi="Verdana" w:cs="Arial"/>
          <w:sz w:val="20"/>
          <w:lang w:val="en-GB"/>
        </w:rPr>
        <w:cr/>
      </w:r>
    </w:p>
    <w:p w14:paraId="0D88CAF5" w14:textId="77777777" w:rsidR="002B0912" w:rsidRDefault="002B0912" w:rsidP="00DB3DDB">
      <w:pPr>
        <w:rPr>
          <w:rFonts w:ascii="Verdana" w:hAnsi="Verdana" w:cs="Arial"/>
          <w:sz w:val="20"/>
          <w:lang w:val="en-GB"/>
        </w:rPr>
      </w:pPr>
      <w:r w:rsidRPr="002B0912">
        <w:rPr>
          <w:rFonts w:ascii="Verdana" w:hAnsi="Verdana" w:cs="Arial"/>
          <w:sz w:val="20"/>
          <w:lang w:val="en-GB"/>
        </w:rPr>
        <w:t>The document includes information in the form of a table concerning the structure of a message as well as the contents of a message. Some columns refer to</w:t>
      </w:r>
      <w:r>
        <w:rPr>
          <w:rFonts w:ascii="Verdana" w:hAnsi="Verdana" w:cs="Arial"/>
          <w:sz w:val="20"/>
          <w:lang w:val="en-GB"/>
        </w:rPr>
        <w:t xml:space="preserve"> </w:t>
      </w:r>
      <w:r w:rsidRPr="002B0912">
        <w:rPr>
          <w:rFonts w:ascii="Verdana" w:hAnsi="Verdana" w:cs="Arial"/>
          <w:sz w:val="20"/>
          <w:lang w:val="en-GB"/>
        </w:rPr>
        <w:t xml:space="preserve">the Common Global Implementation MIG of the </w:t>
      </w:r>
      <w:proofErr w:type="spellStart"/>
      <w:r w:rsidR="00416BC3">
        <w:rPr>
          <w:rFonts w:ascii="Verdana" w:hAnsi="Verdana" w:cs="Arial"/>
          <w:sz w:val="20"/>
          <w:lang w:val="en-GB"/>
        </w:rPr>
        <w:t>BankToCustomerDebitCreditNotification</w:t>
      </w:r>
      <w:proofErr w:type="spellEnd"/>
      <w:r w:rsidRPr="002B0912">
        <w:rPr>
          <w:rFonts w:ascii="Verdana" w:hAnsi="Verdana" w:cs="Arial"/>
          <w:sz w:val="20"/>
          <w:lang w:val="en-GB"/>
        </w:rPr>
        <w:t xml:space="preserve">. </w:t>
      </w:r>
    </w:p>
    <w:p w14:paraId="53DEC91B" w14:textId="77777777" w:rsidR="002B0912" w:rsidRDefault="002B0912" w:rsidP="002B0912">
      <w:pPr>
        <w:ind w:left="360"/>
        <w:rPr>
          <w:rFonts w:ascii="Verdana" w:hAnsi="Verdana" w:cs="Arial"/>
          <w:sz w:val="20"/>
          <w:lang w:val="en-GB"/>
        </w:rPr>
      </w:pPr>
    </w:p>
    <w:p w14:paraId="24D6022D" w14:textId="77777777" w:rsidR="004548DD" w:rsidRDefault="004548DD" w:rsidP="004548DD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14:paraId="411E4B5E" w14:textId="77777777" w:rsidR="002B0912" w:rsidRDefault="002B0912" w:rsidP="004548DD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14:paraId="423E38E1" w14:textId="77777777" w:rsidR="00B632B1" w:rsidRDefault="00B632B1" w:rsidP="004548DD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14:paraId="6818E082" w14:textId="77777777" w:rsidR="00B632B1" w:rsidRDefault="00B632B1" w:rsidP="004548DD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14:paraId="1D69D417" w14:textId="77777777" w:rsidR="00B632B1" w:rsidRDefault="00B632B1" w:rsidP="004548DD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14:paraId="7FFA294E" w14:textId="77777777" w:rsidR="00B632B1" w:rsidRDefault="00B632B1" w:rsidP="00B632B1">
      <w:pPr>
        <w:rPr>
          <w:lang w:val="en-GB"/>
        </w:rPr>
      </w:pPr>
    </w:p>
    <w:p w14:paraId="3B0F82F5" w14:textId="77777777" w:rsidR="00B632B1" w:rsidRPr="00B632B1" w:rsidRDefault="00B632B1" w:rsidP="00B632B1">
      <w:pPr>
        <w:rPr>
          <w:lang w:val="en-GB"/>
        </w:rPr>
      </w:pPr>
    </w:p>
    <w:p w14:paraId="5D1FC0F3" w14:textId="77777777" w:rsidR="00B632B1" w:rsidRPr="00E542E7" w:rsidRDefault="00B632B1" w:rsidP="00B632B1">
      <w:pPr>
        <w:pStyle w:val="Overskrift1"/>
        <w:rPr>
          <w:rFonts w:ascii="Verdana" w:hAnsi="Verdana"/>
          <w:lang w:val="en-GB"/>
        </w:rPr>
      </w:pPr>
      <w:bookmarkStart w:id="4" w:name="_Toc406403069"/>
      <w:r w:rsidRPr="00E542E7">
        <w:rPr>
          <w:rFonts w:ascii="Verdana" w:hAnsi="Verdana"/>
          <w:lang w:val="en-GB"/>
        </w:rPr>
        <w:lastRenderedPageBreak/>
        <w:t>Change log</w:t>
      </w:r>
      <w:bookmarkEnd w:id="4"/>
    </w:p>
    <w:p w14:paraId="263A2337" w14:textId="77777777" w:rsidR="00B632B1" w:rsidRPr="00E542E7" w:rsidRDefault="00B632B1" w:rsidP="00B632B1">
      <w:pPr>
        <w:rPr>
          <w:rFonts w:ascii="Verdana" w:hAnsi="Verdana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2"/>
        <w:gridCol w:w="3613"/>
        <w:gridCol w:w="5351"/>
      </w:tblGrid>
      <w:tr w:rsidR="00B632B1" w:rsidRPr="00E542E7" w14:paraId="4ED6DF53" w14:textId="77777777" w:rsidTr="00876E62">
        <w:tc>
          <w:tcPr>
            <w:tcW w:w="4462" w:type="dxa"/>
            <w:shd w:val="clear" w:color="auto" w:fill="B6DDE8"/>
          </w:tcPr>
          <w:p w14:paraId="1F65AEE7" w14:textId="77777777" w:rsidR="00B632B1" w:rsidRPr="00B74FB2" w:rsidRDefault="00B632B1" w:rsidP="002B31A6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Version no.</w:t>
            </w:r>
          </w:p>
        </w:tc>
        <w:tc>
          <w:tcPr>
            <w:tcW w:w="3613" w:type="dxa"/>
            <w:shd w:val="clear" w:color="auto" w:fill="B6DDE8"/>
          </w:tcPr>
          <w:p w14:paraId="1AF3970E" w14:textId="77777777" w:rsidR="00B632B1" w:rsidRPr="00B74FB2" w:rsidRDefault="00B632B1" w:rsidP="002B31A6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Date</w:t>
            </w:r>
          </w:p>
        </w:tc>
        <w:tc>
          <w:tcPr>
            <w:tcW w:w="5351" w:type="dxa"/>
            <w:shd w:val="clear" w:color="auto" w:fill="B6DDE8"/>
          </w:tcPr>
          <w:p w14:paraId="0DF6C456" w14:textId="77777777" w:rsidR="00B632B1" w:rsidRPr="00B74FB2" w:rsidRDefault="00B632B1" w:rsidP="002B31A6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Change</w:t>
            </w:r>
          </w:p>
        </w:tc>
      </w:tr>
      <w:tr w:rsidR="00B632B1" w:rsidRPr="00E542E7" w14:paraId="7B073163" w14:textId="77777777" w:rsidTr="00876E62">
        <w:tc>
          <w:tcPr>
            <w:tcW w:w="4462" w:type="dxa"/>
          </w:tcPr>
          <w:p w14:paraId="244242F4" w14:textId="77777777" w:rsidR="00B632B1" w:rsidRPr="00B74FB2" w:rsidRDefault="00B632B1" w:rsidP="002B31A6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0.1</w:t>
            </w:r>
          </w:p>
        </w:tc>
        <w:tc>
          <w:tcPr>
            <w:tcW w:w="3613" w:type="dxa"/>
          </w:tcPr>
          <w:p w14:paraId="1D0F4F47" w14:textId="77777777" w:rsidR="00B632B1" w:rsidRPr="00B74FB2" w:rsidRDefault="00B632B1" w:rsidP="002B31A6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15</w:t>
            </w:r>
            <w:r w:rsidRPr="00B74FB2">
              <w:rPr>
                <w:rFonts w:ascii="Verdana" w:hAnsi="Verdana"/>
                <w:lang w:val="en-GB"/>
              </w:rPr>
              <w:t>.07.2014</w:t>
            </w:r>
          </w:p>
        </w:tc>
        <w:tc>
          <w:tcPr>
            <w:tcW w:w="5351" w:type="dxa"/>
          </w:tcPr>
          <w:p w14:paraId="6F6118F4" w14:textId="77777777" w:rsidR="00B632B1" w:rsidRPr="00B74FB2" w:rsidRDefault="00B632B1" w:rsidP="002B31A6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New design</w:t>
            </w:r>
          </w:p>
        </w:tc>
      </w:tr>
      <w:tr w:rsidR="00B632B1" w:rsidRPr="00E542E7" w14:paraId="20CD66D8" w14:textId="77777777" w:rsidTr="00876E62">
        <w:tc>
          <w:tcPr>
            <w:tcW w:w="4462" w:type="dxa"/>
          </w:tcPr>
          <w:p w14:paraId="5DFEA0C5" w14:textId="77777777" w:rsidR="00B632B1" w:rsidRPr="00B74FB2" w:rsidRDefault="00B632B1" w:rsidP="002B31A6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0.3</w:t>
            </w:r>
          </w:p>
        </w:tc>
        <w:tc>
          <w:tcPr>
            <w:tcW w:w="3613" w:type="dxa"/>
          </w:tcPr>
          <w:p w14:paraId="0C6A7E82" w14:textId="77777777" w:rsidR="00B632B1" w:rsidRDefault="00B632B1" w:rsidP="002B31A6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30.09.2014</w:t>
            </w:r>
          </w:p>
        </w:tc>
        <w:tc>
          <w:tcPr>
            <w:tcW w:w="5351" w:type="dxa"/>
          </w:tcPr>
          <w:p w14:paraId="6C840C01" w14:textId="77777777" w:rsidR="00B632B1" w:rsidRDefault="00B632B1" w:rsidP="002B31A6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Nothing changed since 28.08.2014</w:t>
            </w:r>
          </w:p>
        </w:tc>
      </w:tr>
      <w:tr w:rsidR="00B632B1" w:rsidRPr="00E542E7" w14:paraId="39195EC1" w14:textId="77777777" w:rsidTr="00876E62">
        <w:tc>
          <w:tcPr>
            <w:tcW w:w="4462" w:type="dxa"/>
          </w:tcPr>
          <w:p w14:paraId="02EF3647" w14:textId="77777777" w:rsidR="00B632B1" w:rsidRDefault="00B632B1" w:rsidP="002B31A6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0.4</w:t>
            </w:r>
          </w:p>
        </w:tc>
        <w:tc>
          <w:tcPr>
            <w:tcW w:w="3613" w:type="dxa"/>
          </w:tcPr>
          <w:p w14:paraId="2E01F20C" w14:textId="77777777" w:rsidR="00B632B1" w:rsidRDefault="00B632B1" w:rsidP="002B31A6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31.10.2014</w:t>
            </w:r>
          </w:p>
        </w:tc>
        <w:tc>
          <w:tcPr>
            <w:tcW w:w="5351" w:type="dxa"/>
          </w:tcPr>
          <w:p w14:paraId="1BAF8F4E" w14:textId="77777777" w:rsidR="00B632B1" w:rsidRDefault="00B632B1" w:rsidP="002B31A6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Comments since 28.08.2014 added</w:t>
            </w:r>
          </w:p>
        </w:tc>
      </w:tr>
      <w:tr w:rsidR="000B618E" w:rsidRPr="00E542E7" w14:paraId="2149C7A7" w14:textId="77777777" w:rsidTr="00876E62">
        <w:tc>
          <w:tcPr>
            <w:tcW w:w="4462" w:type="dxa"/>
          </w:tcPr>
          <w:p w14:paraId="1D54ED87" w14:textId="77777777" w:rsidR="000B618E" w:rsidRDefault="00625DA0" w:rsidP="002B31A6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0.5</w:t>
            </w:r>
          </w:p>
        </w:tc>
        <w:tc>
          <w:tcPr>
            <w:tcW w:w="3613" w:type="dxa"/>
          </w:tcPr>
          <w:p w14:paraId="5E291E98" w14:textId="77777777" w:rsidR="000B618E" w:rsidRDefault="00625DA0" w:rsidP="002B31A6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01.12.2014</w:t>
            </w:r>
          </w:p>
        </w:tc>
        <w:tc>
          <w:tcPr>
            <w:tcW w:w="5351" w:type="dxa"/>
          </w:tcPr>
          <w:p w14:paraId="6A87A327" w14:textId="77777777" w:rsidR="000B618E" w:rsidRDefault="00625DA0" w:rsidP="002B31A6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Adjusted to Bank Connect scope</w:t>
            </w:r>
          </w:p>
          <w:p w14:paraId="708B0B9F" w14:textId="77777777" w:rsidR="00625DA0" w:rsidRDefault="00625DA0" w:rsidP="001C30D2">
            <w:pPr>
              <w:rPr>
                <w:rFonts w:ascii="Verdana" w:hAnsi="Verdana"/>
                <w:lang w:val="en-GB"/>
              </w:rPr>
            </w:pPr>
            <w:r w:rsidRPr="002C6077">
              <w:rPr>
                <w:rFonts w:ascii="Verdana" w:hAnsi="Verdana"/>
                <w:lang w:val="en-GB"/>
              </w:rPr>
              <w:t xml:space="preserve">Indexes marked with yellow mean suggested </w:t>
            </w:r>
            <w:r w:rsidR="00167578" w:rsidRPr="002C6077">
              <w:rPr>
                <w:rFonts w:ascii="Verdana" w:hAnsi="Verdana"/>
                <w:lang w:val="en-GB"/>
              </w:rPr>
              <w:t>removed</w:t>
            </w:r>
          </w:p>
        </w:tc>
      </w:tr>
      <w:tr w:rsidR="001C30D2" w:rsidRPr="00E542E7" w14:paraId="66A4637E" w14:textId="77777777" w:rsidTr="00876E62">
        <w:tc>
          <w:tcPr>
            <w:tcW w:w="4462" w:type="dxa"/>
          </w:tcPr>
          <w:p w14:paraId="267D12EF" w14:textId="77777777" w:rsidR="001C30D2" w:rsidRDefault="001C30D2" w:rsidP="001C30D2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0.7</w:t>
            </w:r>
          </w:p>
        </w:tc>
        <w:tc>
          <w:tcPr>
            <w:tcW w:w="3613" w:type="dxa"/>
          </w:tcPr>
          <w:p w14:paraId="274C1652" w14:textId="77777777" w:rsidR="001C30D2" w:rsidRDefault="001C30D2" w:rsidP="002B31A6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11.12.2014</w:t>
            </w:r>
          </w:p>
        </w:tc>
        <w:tc>
          <w:tcPr>
            <w:tcW w:w="5351" w:type="dxa"/>
          </w:tcPr>
          <w:p w14:paraId="2D0103CF" w14:textId="77777777" w:rsidR="001C30D2" w:rsidRDefault="001C30D2" w:rsidP="001C30D2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Status  “Conditional” is changed to “Optional”</w:t>
            </w:r>
          </w:p>
          <w:p w14:paraId="1AFBE2A2" w14:textId="77777777" w:rsidR="001C30D2" w:rsidRDefault="001C30D2" w:rsidP="001C30D2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2.</w:t>
            </w:r>
            <w:r w:rsidR="00393F89">
              <w:rPr>
                <w:rFonts w:ascii="Verdana" w:hAnsi="Verdana"/>
                <w:lang w:val="en-GB"/>
              </w:rPr>
              <w:t>79</w:t>
            </w:r>
            <w:r>
              <w:rPr>
                <w:rFonts w:ascii="Verdana" w:hAnsi="Verdana"/>
                <w:lang w:val="en-GB"/>
              </w:rPr>
              <w:t xml:space="preserve"> removed</w:t>
            </w:r>
          </w:p>
          <w:p w14:paraId="4C3230CD" w14:textId="77777777" w:rsidR="001C30D2" w:rsidRDefault="001C30D2" w:rsidP="001C30D2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2.130, 2,133-135 removed</w:t>
            </w:r>
          </w:p>
          <w:p w14:paraId="3C86FB0B" w14:textId="77777777" w:rsidR="001C30D2" w:rsidRDefault="001C30D2" w:rsidP="001C30D2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2.192 &lt;</w:t>
            </w:r>
            <w:proofErr w:type="spellStart"/>
            <w:r>
              <w:rPr>
                <w:rFonts w:ascii="Verdana" w:hAnsi="Verdana"/>
                <w:lang w:val="en-GB"/>
              </w:rPr>
              <w:t>ClrSysMmbId</w:t>
            </w:r>
            <w:proofErr w:type="spellEnd"/>
            <w:r>
              <w:rPr>
                <w:rFonts w:ascii="Verdana" w:hAnsi="Verdana"/>
                <w:lang w:val="en-GB"/>
              </w:rPr>
              <w:t>&gt;, &lt;</w:t>
            </w:r>
            <w:proofErr w:type="spellStart"/>
            <w:r>
              <w:rPr>
                <w:rFonts w:ascii="Verdana" w:hAnsi="Verdana"/>
                <w:lang w:val="en-GB"/>
              </w:rPr>
              <w:t>ClrSysId</w:t>
            </w:r>
            <w:proofErr w:type="spellEnd"/>
            <w:r>
              <w:rPr>
                <w:rFonts w:ascii="Verdana" w:hAnsi="Verdana"/>
                <w:lang w:val="en-GB"/>
              </w:rPr>
              <w:t>&gt; and &lt;</w:t>
            </w:r>
            <w:proofErr w:type="spellStart"/>
            <w:r>
              <w:rPr>
                <w:rFonts w:ascii="Verdana" w:hAnsi="Verdana"/>
                <w:lang w:val="en-GB"/>
              </w:rPr>
              <w:t>MmbId</w:t>
            </w:r>
            <w:proofErr w:type="spellEnd"/>
            <w:r>
              <w:rPr>
                <w:rFonts w:ascii="Verdana" w:hAnsi="Verdana"/>
                <w:lang w:val="en-GB"/>
              </w:rPr>
              <w:t>&gt; removed</w:t>
            </w:r>
          </w:p>
          <w:p w14:paraId="2159B548" w14:textId="77777777" w:rsidR="00393F89" w:rsidRDefault="000D5BED" w:rsidP="001C30D2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2.32-34 removed</w:t>
            </w:r>
          </w:p>
          <w:p w14:paraId="098C4E4C" w14:textId="77777777" w:rsidR="000D5BED" w:rsidRDefault="000D5BED" w:rsidP="001C30D2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2.60 “</w:t>
            </w:r>
            <w:proofErr w:type="spellStart"/>
            <w:r>
              <w:rPr>
                <w:rFonts w:ascii="Verdana" w:hAnsi="Verdana"/>
                <w:lang w:val="en-GB"/>
              </w:rPr>
              <w:t>Reverseindicator</w:t>
            </w:r>
            <w:proofErr w:type="spellEnd"/>
            <w:r>
              <w:rPr>
                <w:rFonts w:ascii="Verdana" w:hAnsi="Verdana"/>
                <w:lang w:val="en-GB"/>
              </w:rPr>
              <w:t>” removed</w:t>
            </w:r>
          </w:p>
        </w:tc>
      </w:tr>
      <w:tr w:rsidR="00F04566" w:rsidRPr="00E542E7" w14:paraId="2B83A659" w14:textId="77777777" w:rsidTr="00876E62">
        <w:tc>
          <w:tcPr>
            <w:tcW w:w="4462" w:type="dxa"/>
          </w:tcPr>
          <w:p w14:paraId="4B89C738" w14:textId="77777777" w:rsidR="00F04566" w:rsidRDefault="00F04566" w:rsidP="001C30D2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1.0</w:t>
            </w:r>
          </w:p>
        </w:tc>
        <w:tc>
          <w:tcPr>
            <w:tcW w:w="3613" w:type="dxa"/>
          </w:tcPr>
          <w:p w14:paraId="7FAC7F24" w14:textId="77777777" w:rsidR="00F04566" w:rsidRDefault="00F04566" w:rsidP="002B31A6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22.12.2014</w:t>
            </w:r>
          </w:p>
        </w:tc>
        <w:tc>
          <w:tcPr>
            <w:tcW w:w="5351" w:type="dxa"/>
          </w:tcPr>
          <w:p w14:paraId="17967314" w14:textId="77777777" w:rsidR="00F04566" w:rsidRDefault="00F04566" w:rsidP="001C30D2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1.3</w:t>
            </w:r>
          </w:p>
          <w:p w14:paraId="01C9886E" w14:textId="77777777" w:rsidR="00F04566" w:rsidRDefault="00F04566" w:rsidP="001C30D2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Remarks up to date</w:t>
            </w:r>
          </w:p>
        </w:tc>
      </w:tr>
      <w:tr w:rsidR="00876E62" w:rsidRPr="00E542E7" w14:paraId="242C47DF" w14:textId="77777777" w:rsidTr="00876E62">
        <w:tc>
          <w:tcPr>
            <w:tcW w:w="4462" w:type="dxa"/>
          </w:tcPr>
          <w:p w14:paraId="74917B9F" w14:textId="77777777" w:rsidR="00876E62" w:rsidRDefault="00876E62" w:rsidP="001C30D2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1.1</w:t>
            </w:r>
          </w:p>
        </w:tc>
        <w:tc>
          <w:tcPr>
            <w:tcW w:w="3613" w:type="dxa"/>
          </w:tcPr>
          <w:p w14:paraId="0C408B0F" w14:textId="77777777" w:rsidR="00876E62" w:rsidRDefault="00876E62" w:rsidP="002B31A6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20.03.2015</w:t>
            </w:r>
          </w:p>
        </w:tc>
        <w:tc>
          <w:tcPr>
            <w:tcW w:w="5351" w:type="dxa"/>
          </w:tcPr>
          <w:p w14:paraId="23238183" w14:textId="77777777" w:rsidR="00876E62" w:rsidRDefault="00876E62" w:rsidP="001C30D2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2.185 added</w:t>
            </w:r>
          </w:p>
        </w:tc>
      </w:tr>
      <w:tr w:rsidR="00292CDA" w:rsidRPr="00E542E7" w14:paraId="5C02D5F4" w14:textId="77777777" w:rsidTr="00876E62">
        <w:tc>
          <w:tcPr>
            <w:tcW w:w="4462" w:type="dxa"/>
          </w:tcPr>
          <w:p w14:paraId="51CE0237" w14:textId="77777777" w:rsidR="00292CDA" w:rsidRDefault="00292CDA" w:rsidP="001C30D2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1.2</w:t>
            </w:r>
          </w:p>
        </w:tc>
        <w:tc>
          <w:tcPr>
            <w:tcW w:w="3613" w:type="dxa"/>
          </w:tcPr>
          <w:p w14:paraId="6737C767" w14:textId="41A0A79A" w:rsidR="00292CDA" w:rsidRDefault="00C049E8" w:rsidP="00C049E8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15</w:t>
            </w:r>
            <w:r w:rsidR="00292CDA">
              <w:rPr>
                <w:rFonts w:ascii="Verdana" w:hAnsi="Verdana"/>
                <w:lang w:val="en-GB"/>
              </w:rPr>
              <w:t>.</w:t>
            </w:r>
            <w:r w:rsidR="002C6077">
              <w:rPr>
                <w:rFonts w:ascii="Verdana" w:hAnsi="Verdana"/>
                <w:lang w:val="en-GB"/>
              </w:rPr>
              <w:t>0</w:t>
            </w:r>
            <w:r>
              <w:rPr>
                <w:rFonts w:ascii="Verdana" w:hAnsi="Verdana"/>
                <w:lang w:val="en-GB"/>
              </w:rPr>
              <w:t>5</w:t>
            </w:r>
            <w:r w:rsidR="00292CDA">
              <w:rPr>
                <w:rFonts w:ascii="Verdana" w:hAnsi="Verdana"/>
                <w:lang w:val="en-GB"/>
              </w:rPr>
              <w:t>.201</w:t>
            </w:r>
            <w:r w:rsidR="002C6077">
              <w:rPr>
                <w:rFonts w:ascii="Verdana" w:hAnsi="Verdana"/>
                <w:lang w:val="en-GB"/>
              </w:rPr>
              <w:t>7</w:t>
            </w:r>
          </w:p>
        </w:tc>
        <w:tc>
          <w:tcPr>
            <w:tcW w:w="5351" w:type="dxa"/>
          </w:tcPr>
          <w:p w14:paraId="4BF75B43" w14:textId="5DE416C7" w:rsidR="00C049E8" w:rsidRDefault="00C049E8" w:rsidP="001C30D2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Correction marks removed.</w:t>
            </w:r>
          </w:p>
          <w:p w14:paraId="124AB932" w14:textId="77777777" w:rsidR="00C049E8" w:rsidRDefault="00C049E8" w:rsidP="001C30D2">
            <w:pPr>
              <w:rPr>
                <w:rFonts w:ascii="Verdana" w:hAnsi="Verdana"/>
                <w:lang w:val="en-GB"/>
              </w:rPr>
            </w:pPr>
          </w:p>
          <w:p w14:paraId="61E9A8EF" w14:textId="26F4BB81" w:rsidR="00C049E8" w:rsidRDefault="00844E46" w:rsidP="00C049E8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 xml:space="preserve">Complete </w:t>
            </w:r>
            <w:r w:rsidR="00C049E8">
              <w:rPr>
                <w:rFonts w:ascii="Verdana" w:hAnsi="Verdana"/>
                <w:lang w:val="en-GB"/>
              </w:rPr>
              <w:t>CAMT.54 format now included</w:t>
            </w:r>
            <w:r w:rsidR="00C049E8">
              <w:rPr>
                <w:rFonts w:ascii="Verdana" w:hAnsi="Verdana"/>
                <w:lang w:val="en-GB"/>
              </w:rPr>
              <w:br/>
            </w:r>
            <w:r w:rsidR="00C049E8">
              <w:rPr>
                <w:rFonts w:ascii="Verdana" w:hAnsi="Verdana"/>
                <w:lang w:val="en-GB"/>
              </w:rPr>
              <w:br/>
              <w:t xml:space="preserve">Minor editorial changes. </w:t>
            </w:r>
          </w:p>
        </w:tc>
      </w:tr>
      <w:tr w:rsidR="00C049E8" w:rsidRPr="00E542E7" w14:paraId="5B5F928C" w14:textId="77777777" w:rsidTr="00876E62">
        <w:tc>
          <w:tcPr>
            <w:tcW w:w="4462" w:type="dxa"/>
          </w:tcPr>
          <w:p w14:paraId="28FC02CA" w14:textId="57AF7207" w:rsidR="00C049E8" w:rsidRDefault="00C049E8" w:rsidP="001C30D2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3613" w:type="dxa"/>
          </w:tcPr>
          <w:p w14:paraId="6703D5D9" w14:textId="77777777" w:rsidR="00C049E8" w:rsidRDefault="00C049E8" w:rsidP="00C049E8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5351" w:type="dxa"/>
          </w:tcPr>
          <w:p w14:paraId="192FD734" w14:textId="77777777" w:rsidR="00C049E8" w:rsidRDefault="00C049E8" w:rsidP="001C30D2">
            <w:pPr>
              <w:rPr>
                <w:rFonts w:ascii="Verdana" w:hAnsi="Verdana"/>
                <w:lang w:val="en-GB"/>
              </w:rPr>
            </w:pPr>
          </w:p>
        </w:tc>
      </w:tr>
    </w:tbl>
    <w:p w14:paraId="73D6D884" w14:textId="77777777" w:rsidR="00B632B1" w:rsidRDefault="00B632B1" w:rsidP="004548DD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14:paraId="143D28DB" w14:textId="77777777" w:rsidR="002B0912" w:rsidRDefault="002B0912" w:rsidP="004548DD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14:paraId="0955186D" w14:textId="77777777" w:rsidR="002B0912" w:rsidRDefault="002B0912" w:rsidP="004548DD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14:paraId="2096D049" w14:textId="77777777" w:rsidR="002B0912" w:rsidRDefault="002B0912">
      <w:pPr>
        <w:rPr>
          <w:rFonts w:ascii="Verdana" w:hAnsi="Verdana" w:cs="Arial"/>
          <w:sz w:val="16"/>
          <w:szCs w:val="16"/>
          <w:lang w:val="en-GB"/>
        </w:rPr>
      </w:pPr>
      <w:r>
        <w:rPr>
          <w:rFonts w:ascii="Verdana" w:hAnsi="Verdana" w:cs="Arial"/>
          <w:sz w:val="16"/>
          <w:szCs w:val="16"/>
          <w:lang w:val="en-GB"/>
        </w:rPr>
        <w:br w:type="page"/>
      </w:r>
    </w:p>
    <w:p w14:paraId="54C14D52" w14:textId="77777777" w:rsidR="002B0912" w:rsidRDefault="002B0912" w:rsidP="004548DD">
      <w:pPr>
        <w:ind w:left="360"/>
        <w:rPr>
          <w:rFonts w:ascii="Verdana" w:hAnsi="Verdana" w:cs="Arial"/>
          <w:sz w:val="16"/>
          <w:szCs w:val="16"/>
          <w:lang w:val="en-GB"/>
        </w:rPr>
      </w:pPr>
    </w:p>
    <w:p w14:paraId="16C02399" w14:textId="77777777" w:rsidR="002B0912" w:rsidRPr="00FC3F0B" w:rsidRDefault="002B0912" w:rsidP="004548DD">
      <w:pPr>
        <w:ind w:left="360"/>
        <w:rPr>
          <w:rFonts w:ascii="Verdana" w:hAnsi="Verdana" w:cs="Arial"/>
          <w:sz w:val="16"/>
          <w:szCs w:val="16"/>
          <w:lang w:val="en-GB"/>
        </w:rPr>
      </w:pPr>
    </w:p>
    <w:tbl>
      <w:tblPr>
        <w:tblW w:w="15168" w:type="dxa"/>
        <w:tblInd w:w="-6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21"/>
        <w:gridCol w:w="574"/>
        <w:gridCol w:w="3513"/>
        <w:gridCol w:w="2061"/>
        <w:gridCol w:w="742"/>
        <w:gridCol w:w="1787"/>
        <w:gridCol w:w="1134"/>
        <w:gridCol w:w="2693"/>
        <w:gridCol w:w="1843"/>
      </w:tblGrid>
      <w:tr w:rsidR="004548DD" w:rsidRPr="00FC3F0B" w14:paraId="2E02FBE6" w14:textId="77777777" w:rsidTr="002B0912">
        <w:trPr>
          <w:cantSplit/>
          <w:trHeight w:val="20"/>
          <w:tblHeader/>
        </w:trPr>
        <w:tc>
          <w:tcPr>
            <w:tcW w:w="821" w:type="dxa"/>
            <w:tcBorders>
              <w:bottom w:val="single" w:sz="8" w:space="0" w:color="000000"/>
            </w:tcBorders>
            <w:shd w:val="clear" w:color="auto" w:fill="DAEEF3" w:themeFill="accent5" w:themeFillTint="33"/>
          </w:tcPr>
          <w:p w14:paraId="64227222" w14:textId="77777777" w:rsidR="004548DD" w:rsidRPr="00FC3F0B" w:rsidRDefault="004548DD" w:rsidP="002B0912">
            <w:pPr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br w:type="page"/>
            </w:r>
            <w:r w:rsidRPr="00FC3F0B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ISO</w:t>
            </w:r>
          </w:p>
          <w:p w14:paraId="18815C1E" w14:textId="77777777" w:rsidR="004548DD" w:rsidRPr="00FC3F0B" w:rsidRDefault="004548DD" w:rsidP="002B0912">
            <w:pPr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Index</w:t>
            </w:r>
          </w:p>
          <w:p w14:paraId="35B7B59A" w14:textId="77777777" w:rsidR="004548DD" w:rsidRPr="00FC3F0B" w:rsidRDefault="004548DD" w:rsidP="002B0912">
            <w:pPr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No.</w:t>
            </w:r>
          </w:p>
        </w:tc>
        <w:tc>
          <w:tcPr>
            <w:tcW w:w="574" w:type="dxa"/>
            <w:shd w:val="clear" w:color="auto" w:fill="DAEEF3" w:themeFill="accent5" w:themeFillTint="33"/>
          </w:tcPr>
          <w:p w14:paraId="63BEB274" w14:textId="77777777" w:rsidR="004548DD" w:rsidRPr="00FC3F0B" w:rsidRDefault="004548DD" w:rsidP="002B0912">
            <w:pPr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FC3F0B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Or</w:t>
            </w:r>
          </w:p>
        </w:tc>
        <w:tc>
          <w:tcPr>
            <w:tcW w:w="3513" w:type="dxa"/>
            <w:shd w:val="clear" w:color="auto" w:fill="DAEEF3" w:themeFill="accent5" w:themeFillTint="33"/>
          </w:tcPr>
          <w:p w14:paraId="25D1005B" w14:textId="77777777" w:rsidR="004548DD" w:rsidRPr="00FC3F0B" w:rsidRDefault="004548DD" w:rsidP="002B0912">
            <w:pPr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FC3F0B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Message Item</w:t>
            </w:r>
          </w:p>
        </w:tc>
        <w:tc>
          <w:tcPr>
            <w:tcW w:w="2061" w:type="dxa"/>
            <w:shd w:val="clear" w:color="auto" w:fill="DAEEF3" w:themeFill="accent5" w:themeFillTint="33"/>
          </w:tcPr>
          <w:p w14:paraId="5E077255" w14:textId="77777777" w:rsidR="004548DD" w:rsidRPr="00FC3F0B" w:rsidRDefault="004548DD" w:rsidP="002B0912">
            <w:pPr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FC3F0B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XML Tag</w:t>
            </w:r>
          </w:p>
        </w:tc>
        <w:tc>
          <w:tcPr>
            <w:tcW w:w="742" w:type="dxa"/>
            <w:shd w:val="clear" w:color="auto" w:fill="DAEEF3" w:themeFill="accent5" w:themeFillTint="33"/>
          </w:tcPr>
          <w:p w14:paraId="5EBA0776" w14:textId="77777777" w:rsidR="004548DD" w:rsidRPr="00FC3F0B" w:rsidRDefault="004548DD" w:rsidP="002B0912">
            <w:pPr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proofErr w:type="spellStart"/>
            <w:r w:rsidRPr="00FC3F0B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Mult</w:t>
            </w:r>
            <w:proofErr w:type="spellEnd"/>
            <w:r w:rsidRPr="00FC3F0B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787" w:type="dxa"/>
            <w:shd w:val="clear" w:color="auto" w:fill="DAEEF3" w:themeFill="accent5" w:themeFillTint="33"/>
          </w:tcPr>
          <w:p w14:paraId="21BD18E1" w14:textId="77777777" w:rsidR="004548DD" w:rsidRPr="00FC3F0B" w:rsidRDefault="004548DD" w:rsidP="002B0912">
            <w:pPr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Type</w:t>
            </w:r>
          </w:p>
        </w:tc>
        <w:tc>
          <w:tcPr>
            <w:tcW w:w="1134" w:type="dxa"/>
            <w:shd w:val="clear" w:color="auto" w:fill="DAEEF3" w:themeFill="accent5" w:themeFillTint="33"/>
          </w:tcPr>
          <w:p w14:paraId="6E702F80" w14:textId="77777777" w:rsidR="004548DD" w:rsidRPr="00FC3F0B" w:rsidRDefault="004548DD" w:rsidP="002B0912">
            <w:pPr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Status</w:t>
            </w:r>
          </w:p>
        </w:tc>
        <w:tc>
          <w:tcPr>
            <w:tcW w:w="2693" w:type="dxa"/>
            <w:shd w:val="clear" w:color="auto" w:fill="DAEEF3" w:themeFill="accent5" w:themeFillTint="33"/>
          </w:tcPr>
          <w:p w14:paraId="60DB3171" w14:textId="77777777" w:rsidR="004548DD" w:rsidRPr="00FC3F0B" w:rsidRDefault="004548DD" w:rsidP="002B0912">
            <w:pPr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Definition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14:paraId="5404A446" w14:textId="77777777" w:rsidR="004548DD" w:rsidRPr="00FC3F0B" w:rsidRDefault="004548DD" w:rsidP="002B0912">
            <w:pPr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 xml:space="preserve">Remarks on Danish CGI </w:t>
            </w:r>
          </w:p>
          <w:p w14:paraId="511F04AB" w14:textId="77777777" w:rsidR="004548DD" w:rsidRPr="00FC3F0B" w:rsidRDefault="004548DD" w:rsidP="002B0912">
            <w:pPr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usage</w:t>
            </w:r>
          </w:p>
        </w:tc>
      </w:tr>
      <w:tr w:rsidR="004548DD" w:rsidRPr="00FC3F0B" w14:paraId="6B6790AB" w14:textId="77777777" w:rsidTr="00140457">
        <w:trPr>
          <w:cantSplit/>
          <w:trHeight w:val="20"/>
        </w:trPr>
        <w:tc>
          <w:tcPr>
            <w:tcW w:w="821" w:type="dxa"/>
            <w:shd w:val="clear" w:color="auto" w:fill="92CDDC" w:themeFill="accent5" w:themeFillTint="99"/>
            <w:vAlign w:val="center"/>
          </w:tcPr>
          <w:p w14:paraId="43866FFC" w14:textId="77777777" w:rsidR="004548DD" w:rsidRPr="00FC3F0B" w:rsidRDefault="004548DD" w:rsidP="002B0912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bCs/>
                <w:sz w:val="16"/>
                <w:szCs w:val="16"/>
                <w:lang w:val="en-GB"/>
              </w:rPr>
              <w:t>1.0</w:t>
            </w:r>
          </w:p>
        </w:tc>
        <w:tc>
          <w:tcPr>
            <w:tcW w:w="574" w:type="dxa"/>
            <w:shd w:val="clear" w:color="auto" w:fill="92CDDC" w:themeFill="accent5" w:themeFillTint="99"/>
            <w:vAlign w:val="center"/>
          </w:tcPr>
          <w:p w14:paraId="1782F0B0" w14:textId="77777777" w:rsidR="004548DD" w:rsidRPr="00FC3F0B" w:rsidRDefault="004548DD" w:rsidP="002B0912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92CDDC" w:themeFill="accent5" w:themeFillTint="99"/>
            <w:vAlign w:val="center"/>
          </w:tcPr>
          <w:p w14:paraId="1558571F" w14:textId="77777777" w:rsidR="004548DD" w:rsidRPr="00FC3F0B" w:rsidRDefault="004548DD" w:rsidP="002B0912">
            <w:pPr>
              <w:rPr>
                <w:rFonts w:ascii="Verdana" w:hAnsi="Verdana" w:cs="Arial"/>
                <w:bCs/>
                <w:color w:val="000000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bCs/>
                <w:color w:val="000000"/>
                <w:sz w:val="16"/>
                <w:szCs w:val="16"/>
                <w:lang w:val="en-GB"/>
              </w:rPr>
              <w:t>+</w:t>
            </w:r>
            <w:proofErr w:type="spellStart"/>
            <w:r w:rsidRPr="00FC3F0B">
              <w:rPr>
                <w:rFonts w:ascii="Verdana" w:hAnsi="Verdana" w:cs="Arial"/>
                <w:bCs/>
                <w:color w:val="000000"/>
                <w:sz w:val="16"/>
                <w:szCs w:val="16"/>
                <w:lang w:val="en-GB"/>
              </w:rPr>
              <w:t>GroupHeader</w:t>
            </w:r>
            <w:proofErr w:type="spellEnd"/>
          </w:p>
        </w:tc>
        <w:tc>
          <w:tcPr>
            <w:tcW w:w="2061" w:type="dxa"/>
            <w:shd w:val="clear" w:color="auto" w:fill="92CDDC" w:themeFill="accent5" w:themeFillTint="99"/>
            <w:vAlign w:val="center"/>
          </w:tcPr>
          <w:p w14:paraId="7913092A" w14:textId="77777777" w:rsidR="004548DD" w:rsidRPr="00FC3F0B" w:rsidRDefault="004548DD" w:rsidP="002B0912">
            <w:pPr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bCs/>
                <w:sz w:val="16"/>
                <w:szCs w:val="16"/>
                <w:lang w:val="en-GB"/>
              </w:rPr>
              <w:t>&lt;</w:t>
            </w:r>
            <w:proofErr w:type="spellStart"/>
            <w:r w:rsidRPr="00FC3F0B">
              <w:rPr>
                <w:rFonts w:ascii="Verdana" w:hAnsi="Verdana" w:cs="Arial"/>
                <w:bCs/>
                <w:sz w:val="16"/>
                <w:szCs w:val="16"/>
                <w:lang w:val="en-GB"/>
              </w:rPr>
              <w:t>GrpHdr</w:t>
            </w:r>
            <w:proofErr w:type="spellEnd"/>
            <w:r w:rsidRPr="00FC3F0B">
              <w:rPr>
                <w:rFonts w:ascii="Verdana" w:hAnsi="Verdana" w:cs="Arial"/>
                <w:bCs/>
                <w:sz w:val="16"/>
                <w:szCs w:val="16"/>
                <w:lang w:val="en-GB"/>
              </w:rPr>
              <w:t>&gt;</w:t>
            </w:r>
          </w:p>
        </w:tc>
        <w:tc>
          <w:tcPr>
            <w:tcW w:w="742" w:type="dxa"/>
            <w:shd w:val="clear" w:color="auto" w:fill="92CDDC" w:themeFill="accent5" w:themeFillTint="99"/>
            <w:vAlign w:val="center"/>
          </w:tcPr>
          <w:p w14:paraId="6A538658" w14:textId="77777777" w:rsidR="004548DD" w:rsidRPr="0067564C" w:rsidRDefault="004548DD" w:rsidP="002B0912">
            <w:pPr>
              <w:rPr>
                <w:rFonts w:ascii="Verdana" w:hAnsi="Verdana" w:cs="Arial"/>
                <w:bCs/>
                <w:sz w:val="14"/>
                <w:szCs w:val="14"/>
                <w:lang w:val="en-GB"/>
              </w:rPr>
            </w:pPr>
          </w:p>
          <w:p w14:paraId="2155C200" w14:textId="77777777" w:rsidR="004548DD" w:rsidRPr="0067564C" w:rsidRDefault="004548DD" w:rsidP="002B0912">
            <w:pPr>
              <w:rPr>
                <w:rFonts w:ascii="Verdana" w:hAnsi="Verdana" w:cs="Arial"/>
                <w:bCs/>
                <w:sz w:val="14"/>
                <w:szCs w:val="14"/>
                <w:lang w:val="en-GB"/>
              </w:rPr>
            </w:pPr>
            <w:r w:rsidRPr="0067564C">
              <w:rPr>
                <w:rFonts w:ascii="Verdana" w:hAnsi="Verdana" w:cs="Arial"/>
                <w:bCs/>
                <w:sz w:val="14"/>
                <w:szCs w:val="14"/>
                <w:lang w:val="en-GB"/>
              </w:rPr>
              <w:t>[1..1]</w:t>
            </w:r>
          </w:p>
          <w:p w14:paraId="72004048" w14:textId="77777777" w:rsidR="004548DD" w:rsidRPr="0067564C" w:rsidRDefault="004548DD" w:rsidP="002B0912">
            <w:pPr>
              <w:rPr>
                <w:rFonts w:ascii="Verdana" w:hAnsi="Verdana" w:cs="Arial"/>
                <w:bCs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787" w:type="dxa"/>
            <w:shd w:val="clear" w:color="auto" w:fill="92CDDC" w:themeFill="accent5" w:themeFillTint="99"/>
            <w:vAlign w:val="center"/>
          </w:tcPr>
          <w:p w14:paraId="0EAEF289" w14:textId="77777777" w:rsidR="004548DD" w:rsidRPr="00FC3F0B" w:rsidRDefault="004548DD" w:rsidP="002B0912">
            <w:pPr>
              <w:rPr>
                <w:rFonts w:ascii="Verdana" w:hAnsi="Verdana" w:cs="Arial"/>
                <w:bCs/>
                <w:color w:val="000000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bCs/>
                <w:sz w:val="16"/>
                <w:szCs w:val="16"/>
                <w:lang w:val="en-GB"/>
              </w:rPr>
              <w:t>Component</w:t>
            </w:r>
          </w:p>
        </w:tc>
        <w:tc>
          <w:tcPr>
            <w:tcW w:w="1134" w:type="dxa"/>
            <w:shd w:val="clear" w:color="auto" w:fill="92CDDC" w:themeFill="accent5" w:themeFillTint="99"/>
            <w:vAlign w:val="center"/>
          </w:tcPr>
          <w:p w14:paraId="689B264B" w14:textId="77777777" w:rsidR="004548DD" w:rsidRPr="00FC3F0B" w:rsidRDefault="004548DD" w:rsidP="002B0912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FC3F0B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FC3F0B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FC3F0B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FC3F0B">
              <w:rPr>
                <w:rFonts w:ascii="Verdana" w:hAnsi="Verdana" w:cs="Arial"/>
                <w:sz w:val="16"/>
                <w:szCs w:val="16"/>
              </w:rPr>
              <w:t>i</w:t>
            </w:r>
            <w:r w:rsidRPr="00FC3F0B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FC3F0B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shd w:val="clear" w:color="auto" w:fill="92CDDC" w:themeFill="accent5" w:themeFillTint="99"/>
            <w:vAlign w:val="center"/>
          </w:tcPr>
          <w:p w14:paraId="2318F1C0" w14:textId="77777777" w:rsidR="004548DD" w:rsidRPr="00FC3F0B" w:rsidRDefault="004548DD" w:rsidP="002B0912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bCs/>
                <w:sz w:val="16"/>
                <w:szCs w:val="16"/>
                <w:lang w:val="en-GB"/>
              </w:rPr>
              <w:t>Set of characteristics shared by all individual transactions included in the message.</w:t>
            </w:r>
          </w:p>
        </w:tc>
        <w:tc>
          <w:tcPr>
            <w:tcW w:w="1843" w:type="dxa"/>
            <w:shd w:val="clear" w:color="auto" w:fill="92CDDC" w:themeFill="accent5" w:themeFillTint="99"/>
            <w:vAlign w:val="center"/>
          </w:tcPr>
          <w:p w14:paraId="0EFF18D0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</w:tr>
      <w:tr w:rsidR="004548DD" w:rsidRPr="00FC3F0B" w14:paraId="41D842DD" w14:textId="77777777" w:rsidTr="00140457">
        <w:trPr>
          <w:cantSplit/>
          <w:trHeight w:val="20"/>
        </w:trPr>
        <w:tc>
          <w:tcPr>
            <w:tcW w:w="821" w:type="dxa"/>
            <w:shd w:val="clear" w:color="auto" w:fill="B6DDE8" w:themeFill="accent5" w:themeFillTint="66"/>
            <w:vAlign w:val="center"/>
          </w:tcPr>
          <w:p w14:paraId="7F25D74B" w14:textId="77777777" w:rsidR="004548DD" w:rsidRPr="00FC3F0B" w:rsidRDefault="004548DD" w:rsidP="002B0912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bCs/>
                <w:sz w:val="16"/>
                <w:szCs w:val="16"/>
                <w:lang w:val="en-GB"/>
              </w:rPr>
              <w:t>1.1</w:t>
            </w:r>
          </w:p>
        </w:tc>
        <w:tc>
          <w:tcPr>
            <w:tcW w:w="574" w:type="dxa"/>
            <w:shd w:val="clear" w:color="auto" w:fill="B6DDE8" w:themeFill="accent5" w:themeFillTint="66"/>
            <w:vAlign w:val="center"/>
          </w:tcPr>
          <w:p w14:paraId="69C15D17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B6DDE8" w:themeFill="accent5" w:themeFillTint="66"/>
            <w:vAlign w:val="center"/>
          </w:tcPr>
          <w:p w14:paraId="3A1D3D82" w14:textId="77777777" w:rsidR="004548DD" w:rsidRPr="00FC3F0B" w:rsidRDefault="004548DD" w:rsidP="002B0912">
            <w:pPr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>++</w:t>
            </w:r>
            <w:proofErr w:type="spellStart"/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>MessageIdentification</w:t>
            </w:r>
            <w:proofErr w:type="spellEnd"/>
          </w:p>
        </w:tc>
        <w:tc>
          <w:tcPr>
            <w:tcW w:w="2061" w:type="dxa"/>
            <w:shd w:val="clear" w:color="auto" w:fill="B6DDE8" w:themeFill="accent5" w:themeFillTint="66"/>
            <w:vAlign w:val="center"/>
          </w:tcPr>
          <w:p w14:paraId="0ECD6B43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>&lt;</w:t>
            </w:r>
            <w:proofErr w:type="spellStart"/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>MsgId</w:t>
            </w:r>
            <w:proofErr w:type="spellEnd"/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>&gt;</w:t>
            </w:r>
          </w:p>
        </w:tc>
        <w:tc>
          <w:tcPr>
            <w:tcW w:w="742" w:type="dxa"/>
            <w:shd w:val="clear" w:color="auto" w:fill="B6DDE8" w:themeFill="accent5" w:themeFillTint="66"/>
            <w:vAlign w:val="center"/>
          </w:tcPr>
          <w:p w14:paraId="7998A44E" w14:textId="77777777" w:rsidR="004548DD" w:rsidRPr="0067564C" w:rsidRDefault="004548DD" w:rsidP="002B0912">
            <w:pPr>
              <w:rPr>
                <w:rFonts w:ascii="Verdana" w:hAnsi="Verdana" w:cs="Arial"/>
                <w:sz w:val="14"/>
                <w:szCs w:val="14"/>
                <w:lang w:val="en-GB"/>
              </w:rPr>
            </w:pPr>
            <w:r w:rsidRPr="0067564C">
              <w:rPr>
                <w:rFonts w:ascii="Verdana" w:hAnsi="Verdana" w:cs="Arial"/>
                <w:sz w:val="14"/>
                <w:szCs w:val="14"/>
                <w:lang w:val="en-GB"/>
              </w:rPr>
              <w:t>[1..1]</w:t>
            </w:r>
          </w:p>
        </w:tc>
        <w:tc>
          <w:tcPr>
            <w:tcW w:w="1787" w:type="dxa"/>
            <w:shd w:val="clear" w:color="auto" w:fill="B6DDE8" w:themeFill="accent5" w:themeFillTint="66"/>
            <w:vAlign w:val="center"/>
          </w:tcPr>
          <w:p w14:paraId="6FE442AA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>Max35Text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14:paraId="22DE5731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FC3F0B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FC3F0B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FC3F0B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FC3F0B">
              <w:rPr>
                <w:rFonts w:ascii="Verdana" w:hAnsi="Verdana" w:cs="Arial"/>
                <w:sz w:val="16"/>
                <w:szCs w:val="16"/>
              </w:rPr>
              <w:t>i</w:t>
            </w:r>
            <w:r w:rsidRPr="00FC3F0B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FC3F0B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shd w:val="clear" w:color="auto" w:fill="B6DDE8" w:themeFill="accent5" w:themeFillTint="66"/>
            <w:vAlign w:val="center"/>
          </w:tcPr>
          <w:p w14:paraId="46C3A7C6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 xml:space="preserve">Point to point reference assigned by the instructing party and sent to the next party in the chain </w:t>
            </w:r>
            <w:proofErr w:type="gramStart"/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>to unambiguously identify</w:t>
            </w:r>
            <w:proofErr w:type="gramEnd"/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 xml:space="preserve"> the message.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14:paraId="5B0840E1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 xml:space="preserve">Unique for each </w:t>
            </w:r>
            <w:proofErr w:type="spellStart"/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>cust</w:t>
            </w:r>
            <w:proofErr w:type="spellEnd"/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>. min. 3 months</w:t>
            </w:r>
          </w:p>
          <w:p w14:paraId="66ADCB6E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14:paraId="3462370B" w14:textId="77777777" w:rsidR="004548DD" w:rsidRPr="00FC3F0B" w:rsidRDefault="00994480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proofErr w:type="spellStart"/>
            <w:r>
              <w:rPr>
                <w:rFonts w:ascii="Verdana" w:hAnsi="Verdana" w:cs="Arial"/>
                <w:sz w:val="16"/>
                <w:szCs w:val="16"/>
                <w:lang w:val="en-GB"/>
              </w:rPr>
              <w:t>Hreg+</w:t>
            </w:r>
            <w:r w:rsidR="004548DD" w:rsidRPr="00FC3F0B">
              <w:rPr>
                <w:rFonts w:ascii="Verdana" w:hAnsi="Verdana" w:cs="Arial"/>
                <w:sz w:val="16"/>
                <w:szCs w:val="16"/>
                <w:lang w:val="en-GB"/>
              </w:rPr>
              <w:t>Timestamp</w:t>
            </w:r>
            <w:proofErr w:type="spellEnd"/>
          </w:p>
          <w:p w14:paraId="36E6730B" w14:textId="77777777" w:rsidR="004548DD" w:rsidRPr="00FC3F0B" w:rsidRDefault="004548DD" w:rsidP="002B0912">
            <w:pPr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548DD" w:rsidRPr="00FC3F0B" w14:paraId="15040D4A" w14:textId="77777777" w:rsidTr="00140457">
        <w:trPr>
          <w:cantSplit/>
          <w:trHeight w:val="20"/>
        </w:trPr>
        <w:tc>
          <w:tcPr>
            <w:tcW w:w="821" w:type="dxa"/>
            <w:shd w:val="clear" w:color="auto" w:fill="B6DDE8" w:themeFill="accent5" w:themeFillTint="66"/>
            <w:vAlign w:val="center"/>
          </w:tcPr>
          <w:p w14:paraId="2089F845" w14:textId="77777777" w:rsidR="004548DD" w:rsidRPr="00FC3F0B" w:rsidRDefault="004548DD" w:rsidP="002B0912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bCs/>
                <w:sz w:val="16"/>
                <w:szCs w:val="16"/>
                <w:lang w:val="en-GB"/>
              </w:rPr>
              <w:t>1.2</w:t>
            </w:r>
          </w:p>
        </w:tc>
        <w:tc>
          <w:tcPr>
            <w:tcW w:w="574" w:type="dxa"/>
            <w:shd w:val="clear" w:color="auto" w:fill="B6DDE8" w:themeFill="accent5" w:themeFillTint="66"/>
            <w:vAlign w:val="center"/>
          </w:tcPr>
          <w:p w14:paraId="68063CB1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B6DDE8" w:themeFill="accent5" w:themeFillTint="66"/>
            <w:vAlign w:val="center"/>
          </w:tcPr>
          <w:p w14:paraId="52533308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>++</w:t>
            </w:r>
            <w:proofErr w:type="spellStart"/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>CreationDateTime</w:t>
            </w:r>
            <w:proofErr w:type="spellEnd"/>
          </w:p>
        </w:tc>
        <w:tc>
          <w:tcPr>
            <w:tcW w:w="2061" w:type="dxa"/>
            <w:shd w:val="clear" w:color="auto" w:fill="B6DDE8" w:themeFill="accent5" w:themeFillTint="66"/>
            <w:vAlign w:val="center"/>
          </w:tcPr>
          <w:p w14:paraId="5CD9A6DA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>&lt;</w:t>
            </w:r>
            <w:proofErr w:type="spellStart"/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>CreDtTm</w:t>
            </w:r>
            <w:proofErr w:type="spellEnd"/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>&gt;</w:t>
            </w:r>
          </w:p>
        </w:tc>
        <w:tc>
          <w:tcPr>
            <w:tcW w:w="742" w:type="dxa"/>
            <w:shd w:val="clear" w:color="auto" w:fill="B6DDE8" w:themeFill="accent5" w:themeFillTint="66"/>
            <w:vAlign w:val="center"/>
          </w:tcPr>
          <w:p w14:paraId="24E2D715" w14:textId="77777777" w:rsidR="004548DD" w:rsidRPr="0067564C" w:rsidRDefault="004548DD" w:rsidP="002B0912">
            <w:pPr>
              <w:rPr>
                <w:rFonts w:ascii="Verdana" w:hAnsi="Verdana" w:cs="Arial"/>
                <w:sz w:val="14"/>
                <w:szCs w:val="14"/>
                <w:lang w:val="en-GB"/>
              </w:rPr>
            </w:pPr>
            <w:r w:rsidRPr="0067564C">
              <w:rPr>
                <w:rFonts w:ascii="Verdana" w:hAnsi="Verdana" w:cs="Arial"/>
                <w:sz w:val="14"/>
                <w:szCs w:val="14"/>
                <w:lang w:val="en-GB"/>
              </w:rPr>
              <w:t>[1..1]</w:t>
            </w:r>
          </w:p>
        </w:tc>
        <w:tc>
          <w:tcPr>
            <w:tcW w:w="1787" w:type="dxa"/>
            <w:shd w:val="clear" w:color="auto" w:fill="B6DDE8" w:themeFill="accent5" w:themeFillTint="66"/>
            <w:vAlign w:val="center"/>
          </w:tcPr>
          <w:p w14:paraId="2D620AF6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proofErr w:type="spellStart"/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>ISODateTime</w:t>
            </w:r>
            <w:proofErr w:type="spellEnd"/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14:paraId="254B3A0A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FC3F0B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FC3F0B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FC3F0B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FC3F0B">
              <w:rPr>
                <w:rFonts w:ascii="Verdana" w:hAnsi="Verdana" w:cs="Arial"/>
                <w:sz w:val="16"/>
                <w:szCs w:val="16"/>
              </w:rPr>
              <w:t>i</w:t>
            </w:r>
            <w:r w:rsidRPr="00FC3F0B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FC3F0B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shd w:val="clear" w:color="auto" w:fill="B6DDE8" w:themeFill="accent5" w:themeFillTint="66"/>
            <w:vAlign w:val="center"/>
          </w:tcPr>
          <w:p w14:paraId="51FE4DB9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sz w:val="16"/>
                <w:szCs w:val="16"/>
                <w:lang w:val="en-GB" w:eastAsia="da-DK"/>
              </w:rPr>
              <w:t xml:space="preserve">Date and time at which the </w:t>
            </w:r>
            <w:proofErr w:type="gramStart"/>
            <w:r w:rsidRPr="00FC3F0B">
              <w:rPr>
                <w:rFonts w:ascii="Verdana" w:hAnsi="Verdana" w:cs="Arial"/>
                <w:sz w:val="16"/>
                <w:szCs w:val="16"/>
                <w:lang w:val="en-GB" w:eastAsia="da-DK"/>
              </w:rPr>
              <w:t>(group of) status report(s) was created by the instructing party</w:t>
            </w:r>
            <w:proofErr w:type="gramEnd"/>
            <w:r w:rsidRPr="00FC3F0B">
              <w:rPr>
                <w:rFonts w:ascii="Verdana" w:hAnsi="Verdana" w:cs="Arial"/>
                <w:sz w:val="16"/>
                <w:szCs w:val="16"/>
                <w:lang w:val="en-GB" w:eastAsia="da-DK"/>
              </w:rPr>
              <w:t>.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14:paraId="23F8A5F9" w14:textId="77777777" w:rsidR="004548DD" w:rsidRPr="00FC3F0B" w:rsidRDefault="004548DD" w:rsidP="002B0912">
            <w:pPr>
              <w:rPr>
                <w:rFonts w:ascii="Verdana" w:hAnsi="Verdana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4548DD" w:rsidRPr="00FC3F0B" w14:paraId="437A3BDB" w14:textId="77777777" w:rsidTr="00140457">
        <w:trPr>
          <w:cantSplit/>
          <w:trHeight w:val="20"/>
        </w:trPr>
        <w:tc>
          <w:tcPr>
            <w:tcW w:w="821" w:type="dxa"/>
            <w:shd w:val="clear" w:color="auto" w:fill="B6DDE8" w:themeFill="accent5" w:themeFillTint="66"/>
            <w:vAlign w:val="center"/>
          </w:tcPr>
          <w:p w14:paraId="577E7C77" w14:textId="77777777" w:rsidR="004548DD" w:rsidRPr="00FC3F0B" w:rsidRDefault="004548DD" w:rsidP="002B0912">
            <w:pPr>
              <w:rPr>
                <w:rFonts w:ascii="Verdana" w:hAnsi="Verdana" w:cs="Arial"/>
                <w:bCs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bCs/>
                <w:sz w:val="16"/>
                <w:szCs w:val="16"/>
                <w:lang w:val="en-GB"/>
              </w:rPr>
              <w:t>1.3 +</w:t>
            </w:r>
          </w:p>
        </w:tc>
        <w:tc>
          <w:tcPr>
            <w:tcW w:w="574" w:type="dxa"/>
            <w:shd w:val="clear" w:color="auto" w:fill="B6DDE8" w:themeFill="accent5" w:themeFillTint="66"/>
            <w:vAlign w:val="center"/>
          </w:tcPr>
          <w:p w14:paraId="2A79BDFE" w14:textId="77777777" w:rsidR="004548DD" w:rsidRPr="00FC3F0B" w:rsidDel="00F455E7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B6DDE8" w:themeFill="accent5" w:themeFillTint="66"/>
            <w:vAlign w:val="center"/>
          </w:tcPr>
          <w:p w14:paraId="1B7A8E2B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>++</w:t>
            </w:r>
            <w:r w:rsidR="00416BC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416BC3">
              <w:rPr>
                <w:rFonts w:ascii="Arial" w:hAnsi="Arial" w:cs="Arial"/>
                <w:spacing w:val="-2"/>
                <w:sz w:val="16"/>
                <w:szCs w:val="16"/>
              </w:rPr>
              <w:t>M</w:t>
            </w:r>
            <w:r w:rsidR="00416BC3"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 w:rsidR="00416BC3">
              <w:rPr>
                <w:rFonts w:ascii="Arial" w:hAnsi="Arial" w:cs="Arial"/>
                <w:spacing w:val="1"/>
                <w:sz w:val="16"/>
                <w:szCs w:val="16"/>
              </w:rPr>
              <w:t>ss</w:t>
            </w:r>
            <w:r w:rsidR="00416BC3">
              <w:rPr>
                <w:rFonts w:ascii="Arial" w:hAnsi="Arial" w:cs="Arial"/>
                <w:spacing w:val="-1"/>
                <w:sz w:val="16"/>
                <w:szCs w:val="16"/>
              </w:rPr>
              <w:t>ageR</w:t>
            </w:r>
            <w:r w:rsidR="00416BC3">
              <w:rPr>
                <w:rFonts w:ascii="Arial" w:hAnsi="Arial" w:cs="Arial"/>
                <w:spacing w:val="-3"/>
                <w:sz w:val="16"/>
                <w:szCs w:val="16"/>
              </w:rPr>
              <w:t>e</w:t>
            </w:r>
            <w:r w:rsidR="00416BC3"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 w:rsidR="00416BC3">
              <w:rPr>
                <w:rFonts w:ascii="Arial" w:hAnsi="Arial" w:cs="Arial"/>
                <w:sz w:val="16"/>
                <w:szCs w:val="16"/>
              </w:rPr>
              <w:t>i</w:t>
            </w:r>
            <w:r w:rsidR="00416BC3">
              <w:rPr>
                <w:rFonts w:ascii="Arial" w:hAnsi="Arial" w:cs="Arial"/>
                <w:spacing w:val="-1"/>
                <w:sz w:val="16"/>
                <w:szCs w:val="16"/>
              </w:rPr>
              <w:t>p</w:t>
            </w:r>
            <w:r w:rsidR="00416BC3">
              <w:rPr>
                <w:rFonts w:ascii="Arial" w:hAnsi="Arial" w:cs="Arial"/>
                <w:sz w:val="16"/>
                <w:szCs w:val="16"/>
              </w:rPr>
              <w:t>i</w:t>
            </w:r>
            <w:r w:rsidR="00416BC3">
              <w:rPr>
                <w:rFonts w:ascii="Arial" w:hAnsi="Arial" w:cs="Arial"/>
                <w:spacing w:val="-1"/>
                <w:sz w:val="16"/>
                <w:szCs w:val="16"/>
              </w:rPr>
              <w:t>en</w:t>
            </w:r>
            <w:r w:rsidR="00416BC3">
              <w:rPr>
                <w:rFonts w:ascii="Arial" w:hAnsi="Arial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2061" w:type="dxa"/>
            <w:shd w:val="clear" w:color="auto" w:fill="B6DDE8" w:themeFill="accent5" w:themeFillTint="66"/>
            <w:vAlign w:val="center"/>
          </w:tcPr>
          <w:p w14:paraId="47ACD9BE" w14:textId="77777777" w:rsidR="00416BC3" w:rsidRPr="00B21D2E" w:rsidRDefault="00416BC3" w:rsidP="00416BC3">
            <w:pPr>
              <w:spacing w:before="8" w:line="170" w:lineRule="exact"/>
              <w:rPr>
                <w:sz w:val="17"/>
                <w:szCs w:val="17"/>
              </w:rPr>
            </w:pPr>
          </w:p>
          <w:p w14:paraId="4D2A2ADC" w14:textId="77777777" w:rsidR="004548DD" w:rsidRPr="00FC3F0B" w:rsidRDefault="00416BC3" w:rsidP="00416BC3">
            <w:pPr>
              <w:rPr>
                <w:rStyle w:val="VerNormal"/>
                <w:rFonts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&lt;</w:t>
            </w:r>
            <w:proofErr w:type="spellStart"/>
            <w:r>
              <w:rPr>
                <w:rFonts w:ascii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gR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shd w:val="clear" w:color="auto" w:fill="B6DDE8" w:themeFill="accent5" w:themeFillTint="66"/>
            <w:vAlign w:val="center"/>
          </w:tcPr>
          <w:p w14:paraId="65BB15C8" w14:textId="77777777" w:rsidR="004548DD" w:rsidRPr="0067564C" w:rsidRDefault="004548DD" w:rsidP="002B0912">
            <w:pPr>
              <w:rPr>
                <w:rFonts w:ascii="Verdana" w:hAnsi="Verdana" w:cs="Arial"/>
                <w:sz w:val="14"/>
                <w:szCs w:val="14"/>
                <w:lang w:val="en-GB"/>
              </w:rPr>
            </w:pPr>
            <w:r w:rsidRPr="0067564C">
              <w:rPr>
                <w:rFonts w:ascii="Verdana" w:hAnsi="Verdana" w:cs="Arial"/>
                <w:sz w:val="14"/>
                <w:szCs w:val="14"/>
                <w:lang w:val="en-GB"/>
              </w:rPr>
              <w:t>[</w:t>
            </w:r>
            <w:r w:rsidR="00F04566">
              <w:rPr>
                <w:rFonts w:ascii="Verdana" w:hAnsi="Verdana" w:cs="Arial"/>
                <w:sz w:val="14"/>
                <w:szCs w:val="14"/>
                <w:lang w:val="en-GB"/>
              </w:rPr>
              <w:t>0</w:t>
            </w:r>
            <w:r w:rsidRPr="0067564C">
              <w:rPr>
                <w:rFonts w:ascii="Verdana" w:hAnsi="Verdana" w:cs="Arial"/>
                <w:sz w:val="14"/>
                <w:szCs w:val="14"/>
                <w:lang w:val="en-GB"/>
              </w:rPr>
              <w:t>..1]</w:t>
            </w:r>
          </w:p>
        </w:tc>
        <w:tc>
          <w:tcPr>
            <w:tcW w:w="1787" w:type="dxa"/>
            <w:shd w:val="clear" w:color="auto" w:fill="B6DDE8" w:themeFill="accent5" w:themeFillTint="66"/>
            <w:vAlign w:val="center"/>
          </w:tcPr>
          <w:p w14:paraId="553F8E05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 xml:space="preserve">Party Identification </w:t>
            </w:r>
          </w:p>
          <w:p w14:paraId="02383308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>Component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14:paraId="410A6BE2" w14:textId="77777777" w:rsidR="004548DD" w:rsidRPr="00FC3F0B" w:rsidRDefault="00944AC8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shd w:val="clear" w:color="auto" w:fill="B6DDE8" w:themeFill="accent5" w:themeFillTint="66"/>
            <w:vAlign w:val="center"/>
          </w:tcPr>
          <w:p w14:paraId="47D99CDD" w14:textId="77777777" w:rsidR="00416BC3" w:rsidRDefault="00416BC3" w:rsidP="00416BC3">
            <w:pPr>
              <w:spacing w:line="179" w:lineRule="exact"/>
              <w:ind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>l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sz w:val="16"/>
                <w:szCs w:val="16"/>
              </w:rPr>
              <w:t xml:space="preserve">d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ac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ou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</w:p>
          <w:p w14:paraId="02639A03" w14:textId="77777777" w:rsidR="004548DD" w:rsidRPr="00FC3F0B" w:rsidRDefault="00416BC3" w:rsidP="00416BC3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proofErr w:type="gramStart"/>
            <w:r>
              <w:rPr>
                <w:rFonts w:ascii="Arial" w:hAnsi="Arial" w:cs="Arial"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v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i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 xml:space="preserve">n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abou</w:t>
            </w:r>
            <w:r>
              <w:rPr>
                <w:rFonts w:ascii="Arial" w:hAnsi="Arial" w:cs="Arial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ov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>s in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ount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14:paraId="421822C2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14:paraId="32FA32C3" w14:textId="77777777" w:rsidR="004548DD" w:rsidRPr="00FC3F0B" w:rsidRDefault="004548D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</w:tr>
      <w:tr w:rsidR="004548DD" w:rsidRPr="00FC3F0B" w:rsidDel="006D4089" w14:paraId="468F454A" w14:textId="77777777" w:rsidTr="002B0912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</w:tcPr>
          <w:p w14:paraId="4357124E" w14:textId="77777777" w:rsidR="004548DD" w:rsidRPr="00625DA0" w:rsidRDefault="004548DD" w:rsidP="002B0912">
            <w:pPr>
              <w:rPr>
                <w:rFonts w:ascii="Verdana" w:hAnsi="Verdana" w:cs="Arial"/>
                <w:bCs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574" w:type="dxa"/>
            <w:vAlign w:val="center"/>
          </w:tcPr>
          <w:p w14:paraId="7E661AB1" w14:textId="77777777" w:rsidR="004548DD" w:rsidRPr="00625DA0" w:rsidDel="00F455E7" w:rsidRDefault="004548DD" w:rsidP="002B0912">
            <w:pPr>
              <w:rPr>
                <w:rFonts w:ascii="Verdana" w:hAnsi="Verdana" w:cs="Arial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3513" w:type="dxa"/>
            <w:vAlign w:val="center"/>
          </w:tcPr>
          <w:p w14:paraId="2E1AE8C5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+++Identification</w:t>
            </w:r>
          </w:p>
        </w:tc>
        <w:tc>
          <w:tcPr>
            <w:tcW w:w="2061" w:type="dxa"/>
            <w:vAlign w:val="center"/>
          </w:tcPr>
          <w:p w14:paraId="596099C4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&lt;Id&gt;</w:t>
            </w:r>
          </w:p>
        </w:tc>
        <w:tc>
          <w:tcPr>
            <w:tcW w:w="742" w:type="dxa"/>
            <w:vAlign w:val="center"/>
          </w:tcPr>
          <w:p w14:paraId="69F7E9FD" w14:textId="77777777" w:rsidR="004548DD" w:rsidRPr="00DB3DDB" w:rsidRDefault="004548DD" w:rsidP="002B0912">
            <w:pPr>
              <w:rPr>
                <w:rFonts w:ascii="Verdana" w:hAnsi="Verdana" w:cs="Arial"/>
                <w:sz w:val="14"/>
                <w:szCs w:val="14"/>
                <w:lang w:val="en-GB"/>
              </w:rPr>
            </w:pPr>
            <w:r w:rsidRPr="00DB3DDB">
              <w:rPr>
                <w:rFonts w:ascii="Verdana" w:hAnsi="Verdana" w:cs="Arial"/>
                <w:sz w:val="14"/>
                <w:szCs w:val="14"/>
                <w:lang w:val="en-GB"/>
              </w:rPr>
              <w:t>[0..1]</w:t>
            </w:r>
          </w:p>
        </w:tc>
        <w:tc>
          <w:tcPr>
            <w:tcW w:w="1787" w:type="dxa"/>
            <w:vAlign w:val="center"/>
          </w:tcPr>
          <w:p w14:paraId="66D87D6D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Choice Component</w:t>
            </w:r>
          </w:p>
        </w:tc>
        <w:tc>
          <w:tcPr>
            <w:tcW w:w="1134" w:type="dxa"/>
            <w:vAlign w:val="center"/>
          </w:tcPr>
          <w:p w14:paraId="1A50BBBB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vAlign w:val="center"/>
          </w:tcPr>
          <w:p w14:paraId="263EB573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 xml:space="preserve">Unique and unambiguous way of identifying an </w:t>
            </w:r>
            <w:proofErr w:type="spellStart"/>
            <w:r w:rsidRPr="00DB3DDB">
              <w:rPr>
                <w:rFonts w:ascii="Verdana" w:hAnsi="Verdana" w:cs="Arial"/>
                <w:sz w:val="16"/>
                <w:szCs w:val="16"/>
              </w:rPr>
              <w:t>organisation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</w:rPr>
              <w:t xml:space="preserve"> or an individual person.</w:t>
            </w:r>
          </w:p>
        </w:tc>
        <w:tc>
          <w:tcPr>
            <w:tcW w:w="1843" w:type="dxa"/>
            <w:vAlign w:val="center"/>
          </w:tcPr>
          <w:p w14:paraId="4EC3BF50" w14:textId="77777777" w:rsidR="004548DD" w:rsidRPr="00DB3DDB" w:rsidDel="006D4089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</w:tr>
      <w:tr w:rsidR="004548DD" w:rsidRPr="00FC3F0B" w:rsidDel="006D4089" w14:paraId="153ECA6C" w14:textId="77777777" w:rsidTr="002B0912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</w:tcPr>
          <w:p w14:paraId="016210F0" w14:textId="77777777" w:rsidR="004548DD" w:rsidRPr="00625DA0" w:rsidRDefault="004548DD" w:rsidP="002B0912">
            <w:pPr>
              <w:rPr>
                <w:rFonts w:ascii="Verdana" w:hAnsi="Verdana" w:cs="Arial"/>
                <w:bCs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574" w:type="dxa"/>
            <w:vAlign w:val="center"/>
          </w:tcPr>
          <w:p w14:paraId="2A306DA1" w14:textId="77777777" w:rsidR="004548DD" w:rsidRPr="00625DA0" w:rsidDel="00F455E7" w:rsidRDefault="004548DD" w:rsidP="002B0912">
            <w:pPr>
              <w:rPr>
                <w:rFonts w:ascii="Verdana" w:hAnsi="Verdana" w:cs="Arial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3513" w:type="dxa"/>
            <w:vAlign w:val="center"/>
          </w:tcPr>
          <w:p w14:paraId="1EEA73F0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++++</w:t>
            </w:r>
            <w:proofErr w:type="spellStart"/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OrganisationIdentification</w:t>
            </w:r>
            <w:proofErr w:type="spellEnd"/>
          </w:p>
        </w:tc>
        <w:tc>
          <w:tcPr>
            <w:tcW w:w="2061" w:type="dxa"/>
            <w:vAlign w:val="center"/>
          </w:tcPr>
          <w:p w14:paraId="236E70E1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&lt;</w:t>
            </w:r>
            <w:proofErr w:type="spellStart"/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OrgId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&gt;</w:t>
            </w:r>
          </w:p>
        </w:tc>
        <w:tc>
          <w:tcPr>
            <w:tcW w:w="742" w:type="dxa"/>
            <w:vAlign w:val="center"/>
          </w:tcPr>
          <w:p w14:paraId="5EED29C9" w14:textId="77777777" w:rsidR="004548DD" w:rsidRPr="00DB3DDB" w:rsidRDefault="004548DD" w:rsidP="002B0912">
            <w:pPr>
              <w:rPr>
                <w:rFonts w:ascii="Verdana" w:hAnsi="Verdana" w:cs="Arial"/>
                <w:sz w:val="14"/>
                <w:szCs w:val="14"/>
                <w:lang w:val="en-GB"/>
              </w:rPr>
            </w:pPr>
            <w:r w:rsidRPr="00DB3DDB">
              <w:rPr>
                <w:rFonts w:ascii="Verdana" w:hAnsi="Verdana" w:cs="Arial"/>
                <w:sz w:val="14"/>
                <w:szCs w:val="14"/>
                <w:lang w:val="en-GB"/>
              </w:rPr>
              <w:t>[1..1]</w:t>
            </w:r>
          </w:p>
        </w:tc>
        <w:tc>
          <w:tcPr>
            <w:tcW w:w="1787" w:type="dxa"/>
            <w:vAlign w:val="center"/>
          </w:tcPr>
          <w:p w14:paraId="4B68F580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Component</w:t>
            </w:r>
          </w:p>
        </w:tc>
        <w:tc>
          <w:tcPr>
            <w:tcW w:w="1134" w:type="dxa"/>
            <w:vAlign w:val="center"/>
          </w:tcPr>
          <w:p w14:paraId="149EF9D5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vAlign w:val="center"/>
          </w:tcPr>
          <w:p w14:paraId="31E31B0D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 xml:space="preserve">Unique an unambiguous way of identifying an </w:t>
            </w:r>
            <w:proofErr w:type="spellStart"/>
            <w:r w:rsidRPr="00DB3DDB">
              <w:rPr>
                <w:rFonts w:ascii="Verdana" w:hAnsi="Verdana" w:cs="Arial"/>
                <w:sz w:val="16"/>
                <w:szCs w:val="16"/>
              </w:rPr>
              <w:t>organisation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vAlign w:val="center"/>
          </w:tcPr>
          <w:p w14:paraId="70917DD0" w14:textId="77777777" w:rsidR="004548DD" w:rsidRPr="00DB3DDB" w:rsidRDefault="004548DD" w:rsidP="002B0912">
            <w:pPr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18948854" w14:textId="77777777" w:rsidR="004548DD" w:rsidRPr="00DB3DDB" w:rsidDel="006D4089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</w:tr>
      <w:tr w:rsidR="004548DD" w:rsidRPr="00FC3F0B" w:rsidDel="006D4089" w14:paraId="38AB3E54" w14:textId="77777777" w:rsidTr="002B0912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</w:tcPr>
          <w:p w14:paraId="24E844C9" w14:textId="77777777" w:rsidR="004548DD" w:rsidRPr="00625DA0" w:rsidRDefault="004548DD" w:rsidP="002B0912">
            <w:pPr>
              <w:rPr>
                <w:rFonts w:ascii="Verdana" w:hAnsi="Verdana" w:cs="Arial"/>
                <w:bCs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574" w:type="dxa"/>
            <w:vAlign w:val="center"/>
          </w:tcPr>
          <w:p w14:paraId="7DA3ABA8" w14:textId="77777777" w:rsidR="004548DD" w:rsidRPr="00625DA0" w:rsidRDefault="004548DD" w:rsidP="002B0912">
            <w:pPr>
              <w:rPr>
                <w:rFonts w:ascii="Verdana" w:hAnsi="Verdana" w:cs="Arial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3513" w:type="dxa"/>
            <w:vAlign w:val="center"/>
          </w:tcPr>
          <w:p w14:paraId="0AFD47AB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+++++Other</w:t>
            </w:r>
          </w:p>
        </w:tc>
        <w:tc>
          <w:tcPr>
            <w:tcW w:w="2061" w:type="dxa"/>
            <w:vAlign w:val="center"/>
          </w:tcPr>
          <w:p w14:paraId="31B31382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&lt;</w:t>
            </w:r>
            <w:proofErr w:type="spellStart"/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Othr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&gt;</w:t>
            </w:r>
          </w:p>
        </w:tc>
        <w:tc>
          <w:tcPr>
            <w:tcW w:w="742" w:type="dxa"/>
            <w:vAlign w:val="center"/>
          </w:tcPr>
          <w:p w14:paraId="3E003865" w14:textId="77777777" w:rsidR="004548DD" w:rsidRPr="00DB3DDB" w:rsidRDefault="004548DD" w:rsidP="002B0912">
            <w:pPr>
              <w:rPr>
                <w:rFonts w:ascii="Verdana" w:hAnsi="Verdana" w:cs="Arial"/>
                <w:sz w:val="14"/>
                <w:szCs w:val="14"/>
                <w:lang w:val="en-GB"/>
              </w:rPr>
            </w:pPr>
            <w:r w:rsidRPr="00DB3DDB">
              <w:rPr>
                <w:rFonts w:ascii="Verdana" w:hAnsi="Verdana" w:cs="Arial"/>
                <w:sz w:val="14"/>
                <w:szCs w:val="14"/>
                <w:lang w:val="en-GB"/>
              </w:rPr>
              <w:t>[0..n]</w:t>
            </w:r>
          </w:p>
        </w:tc>
        <w:tc>
          <w:tcPr>
            <w:tcW w:w="1787" w:type="dxa"/>
            <w:vAlign w:val="center"/>
          </w:tcPr>
          <w:p w14:paraId="29805030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Component</w:t>
            </w:r>
          </w:p>
        </w:tc>
        <w:tc>
          <w:tcPr>
            <w:tcW w:w="1134" w:type="dxa"/>
            <w:vAlign w:val="center"/>
          </w:tcPr>
          <w:p w14:paraId="3A90FE94" w14:textId="77777777" w:rsidR="004548DD" w:rsidRPr="00DB3DDB" w:rsidRDefault="004F413D" w:rsidP="002B0912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693" w:type="dxa"/>
            <w:vAlign w:val="center"/>
          </w:tcPr>
          <w:p w14:paraId="678355FF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 xml:space="preserve">Unique identification of an </w:t>
            </w:r>
            <w:proofErr w:type="spellStart"/>
            <w:r w:rsidRPr="00DB3DDB">
              <w:rPr>
                <w:rFonts w:ascii="Verdana" w:hAnsi="Verdana" w:cs="Arial"/>
                <w:sz w:val="16"/>
                <w:szCs w:val="16"/>
              </w:rPr>
              <w:t>organisation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</w:rPr>
              <w:t>, as assigned by an institution, using an identification scheme.</w:t>
            </w:r>
          </w:p>
        </w:tc>
        <w:tc>
          <w:tcPr>
            <w:tcW w:w="1843" w:type="dxa"/>
            <w:vAlign w:val="center"/>
          </w:tcPr>
          <w:p w14:paraId="3486F67F" w14:textId="77777777" w:rsidR="004548DD" w:rsidRPr="00DB3DDB" w:rsidDel="006D4089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</w:tr>
      <w:tr w:rsidR="004548DD" w:rsidRPr="00FC3F0B" w:rsidDel="006D4089" w14:paraId="7CA4102F" w14:textId="77777777" w:rsidTr="002B0912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</w:tcPr>
          <w:p w14:paraId="1C82EE57" w14:textId="77777777" w:rsidR="004548DD" w:rsidRPr="00625DA0" w:rsidRDefault="004548DD" w:rsidP="002B0912">
            <w:pPr>
              <w:rPr>
                <w:rFonts w:ascii="Verdana" w:hAnsi="Verdana" w:cs="Arial"/>
                <w:bCs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574" w:type="dxa"/>
            <w:vAlign w:val="center"/>
          </w:tcPr>
          <w:p w14:paraId="65FE4091" w14:textId="77777777" w:rsidR="004548DD" w:rsidRPr="00625DA0" w:rsidRDefault="004548DD" w:rsidP="002B0912">
            <w:pPr>
              <w:rPr>
                <w:rFonts w:ascii="Verdana" w:hAnsi="Verdana" w:cs="Arial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3513" w:type="dxa"/>
            <w:vAlign w:val="center"/>
          </w:tcPr>
          <w:p w14:paraId="65FFE705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++++++Identification</w:t>
            </w:r>
          </w:p>
        </w:tc>
        <w:tc>
          <w:tcPr>
            <w:tcW w:w="2061" w:type="dxa"/>
            <w:vAlign w:val="center"/>
          </w:tcPr>
          <w:p w14:paraId="254E9DAF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&lt;Id&gt;</w:t>
            </w:r>
          </w:p>
        </w:tc>
        <w:tc>
          <w:tcPr>
            <w:tcW w:w="742" w:type="dxa"/>
            <w:vAlign w:val="center"/>
          </w:tcPr>
          <w:p w14:paraId="54040782" w14:textId="77777777" w:rsidR="004548DD" w:rsidRPr="00DB3DDB" w:rsidRDefault="004548DD" w:rsidP="002B0912">
            <w:pPr>
              <w:rPr>
                <w:rFonts w:ascii="Verdana" w:hAnsi="Verdana" w:cs="Arial"/>
                <w:sz w:val="14"/>
                <w:szCs w:val="14"/>
                <w:lang w:val="en-GB"/>
              </w:rPr>
            </w:pPr>
            <w:r w:rsidRPr="00DB3DDB">
              <w:rPr>
                <w:rFonts w:ascii="Verdana" w:hAnsi="Verdana" w:cs="Arial"/>
                <w:sz w:val="14"/>
                <w:szCs w:val="14"/>
                <w:lang w:val="en-GB"/>
              </w:rPr>
              <w:t>[1..1]</w:t>
            </w:r>
          </w:p>
        </w:tc>
        <w:tc>
          <w:tcPr>
            <w:tcW w:w="1787" w:type="dxa"/>
            <w:vAlign w:val="center"/>
          </w:tcPr>
          <w:p w14:paraId="39A0E443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Max35Text</w:t>
            </w:r>
          </w:p>
        </w:tc>
        <w:tc>
          <w:tcPr>
            <w:tcW w:w="1134" w:type="dxa"/>
            <w:vAlign w:val="center"/>
          </w:tcPr>
          <w:p w14:paraId="6C61B69A" w14:textId="77777777" w:rsidR="004548DD" w:rsidRPr="00DB3DDB" w:rsidRDefault="004F413D" w:rsidP="002B0912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693" w:type="dxa"/>
            <w:vAlign w:val="center"/>
          </w:tcPr>
          <w:p w14:paraId="7BA73118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Identification assigned by an institution.</w:t>
            </w:r>
          </w:p>
        </w:tc>
        <w:tc>
          <w:tcPr>
            <w:tcW w:w="1843" w:type="dxa"/>
            <w:vAlign w:val="center"/>
          </w:tcPr>
          <w:p w14:paraId="58136F5C" w14:textId="77777777" w:rsidR="004548DD" w:rsidRPr="00DB3DDB" w:rsidDel="006D4089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</w:tr>
      <w:tr w:rsidR="004548DD" w:rsidRPr="00FC3F0B" w:rsidDel="006D4089" w14:paraId="5052137F" w14:textId="77777777" w:rsidTr="002B0912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</w:tcPr>
          <w:p w14:paraId="3D0DCD44" w14:textId="77777777" w:rsidR="004548DD" w:rsidRPr="00625DA0" w:rsidRDefault="004548DD" w:rsidP="002B0912">
            <w:pPr>
              <w:rPr>
                <w:rFonts w:ascii="Verdana" w:hAnsi="Verdana" w:cs="Arial"/>
                <w:bCs/>
                <w:sz w:val="16"/>
                <w:szCs w:val="16"/>
                <w:highlight w:val="yellow"/>
                <w:lang w:val="en-GB"/>
              </w:rPr>
            </w:pPr>
          </w:p>
          <w:p w14:paraId="55887CA6" w14:textId="77777777" w:rsidR="004548DD" w:rsidRPr="00625DA0" w:rsidRDefault="004548DD" w:rsidP="002B0912">
            <w:pPr>
              <w:rPr>
                <w:rFonts w:ascii="Verdana" w:hAnsi="Verdana" w:cs="Arial"/>
                <w:bCs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574" w:type="dxa"/>
            <w:vAlign w:val="center"/>
          </w:tcPr>
          <w:p w14:paraId="7022C910" w14:textId="77777777" w:rsidR="004548DD" w:rsidRPr="00625DA0" w:rsidRDefault="004548DD" w:rsidP="002B0912">
            <w:pPr>
              <w:rPr>
                <w:rFonts w:ascii="Verdana" w:hAnsi="Verdana" w:cs="Arial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3513" w:type="dxa"/>
            <w:vAlign w:val="center"/>
          </w:tcPr>
          <w:p w14:paraId="01886613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++++++</w:t>
            </w:r>
            <w:proofErr w:type="spellStart"/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SchemeName</w:t>
            </w:r>
            <w:proofErr w:type="spellEnd"/>
          </w:p>
        </w:tc>
        <w:tc>
          <w:tcPr>
            <w:tcW w:w="2061" w:type="dxa"/>
            <w:vAlign w:val="center"/>
          </w:tcPr>
          <w:p w14:paraId="68C092BC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&lt;</w:t>
            </w:r>
            <w:proofErr w:type="spellStart"/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SchmeNm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&gt;</w:t>
            </w:r>
          </w:p>
        </w:tc>
        <w:tc>
          <w:tcPr>
            <w:tcW w:w="742" w:type="dxa"/>
            <w:vAlign w:val="center"/>
          </w:tcPr>
          <w:p w14:paraId="3ECA1A1A" w14:textId="77777777" w:rsidR="004548DD" w:rsidRPr="00DB3DDB" w:rsidRDefault="004548DD" w:rsidP="002B0912">
            <w:pPr>
              <w:rPr>
                <w:rFonts w:ascii="Verdana" w:hAnsi="Verdana" w:cs="Arial"/>
                <w:sz w:val="14"/>
                <w:szCs w:val="14"/>
                <w:lang w:val="en-GB"/>
              </w:rPr>
            </w:pPr>
            <w:r w:rsidRPr="00DB3DDB">
              <w:rPr>
                <w:rFonts w:ascii="Verdana" w:hAnsi="Verdana" w:cs="Arial"/>
                <w:sz w:val="14"/>
                <w:szCs w:val="14"/>
                <w:lang w:val="en-GB"/>
              </w:rPr>
              <w:t>[0..1]</w:t>
            </w:r>
          </w:p>
        </w:tc>
        <w:tc>
          <w:tcPr>
            <w:tcW w:w="1787" w:type="dxa"/>
            <w:vAlign w:val="center"/>
          </w:tcPr>
          <w:p w14:paraId="6A583AA6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Choice Component</w:t>
            </w:r>
          </w:p>
        </w:tc>
        <w:tc>
          <w:tcPr>
            <w:tcW w:w="1134" w:type="dxa"/>
            <w:vAlign w:val="center"/>
          </w:tcPr>
          <w:p w14:paraId="55CEDF06" w14:textId="77777777" w:rsidR="004548DD" w:rsidRPr="00DB3DDB" w:rsidRDefault="004F413D" w:rsidP="002B0912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693" w:type="dxa"/>
            <w:vAlign w:val="center"/>
          </w:tcPr>
          <w:p w14:paraId="7C4ED885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Name of the identification scheme.</w:t>
            </w:r>
          </w:p>
        </w:tc>
        <w:tc>
          <w:tcPr>
            <w:tcW w:w="1843" w:type="dxa"/>
            <w:vAlign w:val="center"/>
          </w:tcPr>
          <w:p w14:paraId="77D5635E" w14:textId="77777777" w:rsidR="004548DD" w:rsidRPr="00DB3DDB" w:rsidDel="006D4089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 xml:space="preserve"> </w:t>
            </w:r>
          </w:p>
        </w:tc>
      </w:tr>
      <w:tr w:rsidR="004548DD" w:rsidRPr="00FC3F0B" w14:paraId="26B581BB" w14:textId="77777777" w:rsidTr="002B0912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</w:tcPr>
          <w:p w14:paraId="77C2BCD6" w14:textId="77777777" w:rsidR="004548DD" w:rsidRPr="00625DA0" w:rsidRDefault="004548DD" w:rsidP="002B0912">
            <w:pPr>
              <w:rPr>
                <w:rFonts w:ascii="Verdana" w:hAnsi="Verdana" w:cs="Arial"/>
                <w:bCs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574" w:type="dxa"/>
            <w:vAlign w:val="center"/>
          </w:tcPr>
          <w:p w14:paraId="04D34572" w14:textId="77777777" w:rsidR="004548DD" w:rsidRPr="00625DA0" w:rsidRDefault="004548DD" w:rsidP="002B0912">
            <w:pPr>
              <w:rPr>
                <w:rFonts w:ascii="Verdana" w:hAnsi="Verdana" w:cs="Arial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3513" w:type="dxa"/>
            <w:vAlign w:val="center"/>
          </w:tcPr>
          <w:p w14:paraId="381BE8E0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+++++++Code</w:t>
            </w:r>
          </w:p>
        </w:tc>
        <w:tc>
          <w:tcPr>
            <w:tcW w:w="2061" w:type="dxa"/>
            <w:vAlign w:val="center"/>
          </w:tcPr>
          <w:p w14:paraId="21C1B7A3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&lt;Cd&gt;</w:t>
            </w:r>
          </w:p>
        </w:tc>
        <w:tc>
          <w:tcPr>
            <w:tcW w:w="742" w:type="dxa"/>
            <w:vAlign w:val="center"/>
          </w:tcPr>
          <w:p w14:paraId="1FAEAF06" w14:textId="77777777" w:rsidR="004548DD" w:rsidRPr="00DB3DDB" w:rsidRDefault="004548DD" w:rsidP="002B0912">
            <w:pPr>
              <w:rPr>
                <w:rFonts w:ascii="Verdana" w:hAnsi="Verdana" w:cs="Arial"/>
                <w:sz w:val="14"/>
                <w:szCs w:val="14"/>
                <w:lang w:val="en-GB"/>
              </w:rPr>
            </w:pPr>
            <w:r w:rsidRPr="00DB3DDB">
              <w:rPr>
                <w:rFonts w:ascii="Verdana" w:hAnsi="Verdana" w:cs="Arial"/>
                <w:sz w:val="14"/>
                <w:szCs w:val="14"/>
                <w:lang w:val="en-GB"/>
              </w:rPr>
              <w:t>[1..1]</w:t>
            </w:r>
          </w:p>
        </w:tc>
        <w:tc>
          <w:tcPr>
            <w:tcW w:w="1787" w:type="dxa"/>
            <w:vAlign w:val="center"/>
          </w:tcPr>
          <w:p w14:paraId="0B7D459C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Code</w:t>
            </w:r>
          </w:p>
        </w:tc>
        <w:tc>
          <w:tcPr>
            <w:tcW w:w="1134" w:type="dxa"/>
            <w:vAlign w:val="center"/>
          </w:tcPr>
          <w:p w14:paraId="5FE42FA3" w14:textId="77777777" w:rsidR="004548DD" w:rsidRPr="00DB3DDB" w:rsidRDefault="004F413D" w:rsidP="002B0912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693" w:type="dxa"/>
            <w:vAlign w:val="center"/>
          </w:tcPr>
          <w:p w14:paraId="5004625F" w14:textId="77777777" w:rsidR="004548DD" w:rsidRPr="00DB3DDB" w:rsidRDefault="004548DD" w:rsidP="002B0912">
            <w:pPr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Name of the identification scheme, in a coded form as published in an external list.</w:t>
            </w:r>
          </w:p>
        </w:tc>
        <w:tc>
          <w:tcPr>
            <w:tcW w:w="1843" w:type="dxa"/>
            <w:vAlign w:val="center"/>
          </w:tcPr>
          <w:p w14:paraId="533EAE67" w14:textId="77777777" w:rsidR="004548DD" w:rsidRPr="00DB3DDB" w:rsidRDefault="004548DD" w:rsidP="00EE767C">
            <w:pPr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</w:pPr>
          </w:p>
        </w:tc>
      </w:tr>
      <w:tr w:rsidR="00EE767C" w:rsidRPr="0067564C" w14:paraId="4DCD7BF5" w14:textId="77777777" w:rsidTr="00850906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</w:tcPr>
          <w:p w14:paraId="1C3EB462" w14:textId="77777777" w:rsidR="00EE767C" w:rsidRPr="00DB3DDB" w:rsidRDefault="00EE767C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lastRenderedPageBreak/>
              <w:t>1.5</w:t>
            </w:r>
          </w:p>
        </w:tc>
        <w:tc>
          <w:tcPr>
            <w:tcW w:w="574" w:type="dxa"/>
            <w:vAlign w:val="center"/>
          </w:tcPr>
          <w:p w14:paraId="2C9AD816" w14:textId="77777777" w:rsidR="00EE767C" w:rsidRPr="00DB3DDB" w:rsidRDefault="00EE767C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vAlign w:val="center"/>
          </w:tcPr>
          <w:p w14:paraId="4B609E95" w14:textId="77777777" w:rsidR="00EE767C" w:rsidRPr="00DB3DDB" w:rsidRDefault="00850906" w:rsidP="002B0912">
            <w:pPr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++</w:t>
            </w:r>
            <w:proofErr w:type="spellStart"/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dd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ona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2061" w:type="dxa"/>
            <w:vAlign w:val="center"/>
          </w:tcPr>
          <w:p w14:paraId="54B084C2" w14:textId="77777777" w:rsidR="00EE767C" w:rsidRPr="00DB3DDB" w:rsidRDefault="00850906" w:rsidP="002B0912">
            <w:pPr>
              <w:rPr>
                <w:rFonts w:ascii="Verdana" w:hAnsi="Verdana" w:cs="Arial"/>
                <w:sz w:val="16"/>
                <w:szCs w:val="16"/>
                <w:lang w:val="da-DK" w:eastAsia="da-DK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dd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vAlign w:val="center"/>
          </w:tcPr>
          <w:p w14:paraId="12E1DD06" w14:textId="77777777" w:rsidR="00EE767C" w:rsidRPr="00DB3DDB" w:rsidRDefault="00850906" w:rsidP="002B0912">
            <w:pPr>
              <w:rPr>
                <w:rFonts w:ascii="Verdana" w:hAnsi="Verdana" w:cs="Arial"/>
                <w:sz w:val="14"/>
                <w:szCs w:val="14"/>
              </w:rPr>
            </w:pPr>
            <w:r w:rsidRPr="00DB3DDB">
              <w:rPr>
                <w:rFonts w:ascii="Verdana" w:hAnsi="Verdana" w:cs="Arial"/>
                <w:sz w:val="14"/>
                <w:szCs w:val="14"/>
                <w:lang w:val="en-GB"/>
              </w:rPr>
              <w:t>[0..1]</w:t>
            </w:r>
          </w:p>
        </w:tc>
        <w:tc>
          <w:tcPr>
            <w:tcW w:w="1787" w:type="dxa"/>
            <w:vAlign w:val="center"/>
          </w:tcPr>
          <w:p w14:paraId="7DE8DAC9" w14:textId="77777777" w:rsidR="00EE767C" w:rsidRPr="00DB3DDB" w:rsidRDefault="00850906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500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vAlign w:val="center"/>
          </w:tcPr>
          <w:p w14:paraId="691E4648" w14:textId="77777777" w:rsidR="00EE767C" w:rsidRPr="00DB3DDB" w:rsidRDefault="004F413D" w:rsidP="002B0912">
            <w:pPr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7B1C56" w14:textId="77777777" w:rsidR="00EE767C" w:rsidRPr="00DB3DDB" w:rsidRDefault="00850906" w:rsidP="002B0912">
            <w:pPr>
              <w:rPr>
                <w:rFonts w:ascii="Verdana" w:hAnsi="Verdana" w:cs="Arial"/>
                <w:sz w:val="16"/>
                <w:szCs w:val="16"/>
                <w:lang w:val="en-GB" w:eastAsia="da-DK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F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ur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B3DDB">
              <w:rPr>
                <w:rFonts w:ascii="Verdana" w:hAnsi="Verdana" w:cs="Arial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es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age</w:t>
            </w:r>
            <w:r w:rsidRPr="00DB3DDB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vAlign w:val="center"/>
          </w:tcPr>
          <w:p w14:paraId="12FAE377" w14:textId="77777777" w:rsidR="002B31A6" w:rsidRPr="00DB3DDB" w:rsidRDefault="002B31A6" w:rsidP="002B31A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da-DK"/>
              </w:rPr>
            </w:pPr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/OCRN/ - Notification</w:t>
            </w:r>
          </w:p>
          <w:p w14:paraId="3DF50600" w14:textId="77777777" w:rsidR="002B31A6" w:rsidRPr="00DB3DDB" w:rsidRDefault="002B31A6" w:rsidP="002B31A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da-DK"/>
              </w:rPr>
            </w:pPr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OCR Credit entries</w:t>
            </w:r>
          </w:p>
          <w:p w14:paraId="7BF4098F" w14:textId="77777777" w:rsidR="002B31A6" w:rsidRPr="00DB3DDB" w:rsidRDefault="002B31A6" w:rsidP="002B31A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da-DK"/>
              </w:rPr>
            </w:pPr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ONLY. This</w:t>
            </w:r>
          </w:p>
          <w:p w14:paraId="5C1FB1CD" w14:textId="77777777" w:rsidR="002B31A6" w:rsidRPr="00DB3DDB" w:rsidRDefault="002B31A6" w:rsidP="002B31A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da-DK"/>
              </w:rPr>
            </w:pPr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notification reports</w:t>
            </w:r>
          </w:p>
          <w:p w14:paraId="46F4F33E" w14:textId="77777777" w:rsidR="002B31A6" w:rsidRPr="00DB3DDB" w:rsidRDefault="002B31A6" w:rsidP="002B31A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da-DK"/>
              </w:rPr>
            </w:pPr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received payments</w:t>
            </w:r>
          </w:p>
          <w:p w14:paraId="3E246F56" w14:textId="77777777" w:rsidR="002B31A6" w:rsidRPr="00DB3DDB" w:rsidRDefault="002B31A6" w:rsidP="002B31A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da-DK"/>
              </w:rPr>
            </w:pPr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with e.g. RF Creditor</w:t>
            </w:r>
          </w:p>
          <w:p w14:paraId="16CFF99B" w14:textId="77777777" w:rsidR="002B31A6" w:rsidRPr="00DB3DDB" w:rsidRDefault="002B31A6" w:rsidP="002B31A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da-DK"/>
              </w:rPr>
            </w:pPr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Reference (ISO</w:t>
            </w:r>
          </w:p>
          <w:p w14:paraId="43A76E19" w14:textId="77777777" w:rsidR="002B31A6" w:rsidRPr="00DB3DDB" w:rsidRDefault="002B31A6" w:rsidP="002B31A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da-DK"/>
              </w:rPr>
            </w:pPr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11649), Payment Slip</w:t>
            </w:r>
          </w:p>
          <w:p w14:paraId="0937972B" w14:textId="77777777" w:rsidR="002B31A6" w:rsidRPr="00DB3DDB" w:rsidRDefault="002B31A6" w:rsidP="002B31A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da-DK"/>
              </w:rPr>
            </w:pPr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Payment Identification</w:t>
            </w:r>
          </w:p>
          <w:p w14:paraId="34AEF72E" w14:textId="77777777" w:rsidR="002B31A6" w:rsidRPr="00DB3DDB" w:rsidRDefault="002B31A6" w:rsidP="002B31A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da-DK" w:eastAsia="da-DK"/>
              </w:rPr>
            </w:pPr>
            <w:proofErr w:type="gramStart"/>
            <w:r w:rsidRPr="00DB3DDB">
              <w:rPr>
                <w:rFonts w:ascii="Arial" w:hAnsi="Arial" w:cs="Arial"/>
                <w:sz w:val="16"/>
                <w:szCs w:val="16"/>
                <w:lang w:val="da-DK" w:eastAsia="da-DK"/>
              </w:rPr>
              <w:t>and</w:t>
            </w:r>
            <w:proofErr w:type="gramEnd"/>
            <w:r w:rsidRPr="00DB3DDB">
              <w:rPr>
                <w:rFonts w:ascii="Arial" w:hAnsi="Arial" w:cs="Arial"/>
                <w:sz w:val="16"/>
                <w:szCs w:val="16"/>
                <w:lang w:val="da-DK" w:eastAsia="da-DK"/>
              </w:rPr>
              <w:t xml:space="preserve"> </w:t>
            </w:r>
            <w:proofErr w:type="spellStart"/>
            <w:r w:rsidRPr="00DB3DDB">
              <w:rPr>
                <w:rFonts w:ascii="Arial" w:hAnsi="Arial" w:cs="Arial"/>
                <w:sz w:val="16"/>
                <w:szCs w:val="16"/>
                <w:lang w:val="da-DK" w:eastAsia="da-DK"/>
              </w:rPr>
              <w:t>similar</w:t>
            </w:r>
            <w:proofErr w:type="spellEnd"/>
            <w:r w:rsidRPr="00DB3DDB">
              <w:rPr>
                <w:rFonts w:ascii="Arial" w:hAnsi="Arial" w:cs="Arial"/>
                <w:sz w:val="16"/>
                <w:szCs w:val="16"/>
                <w:lang w:val="da-DK" w:eastAsia="da-DK"/>
              </w:rPr>
              <w:t xml:space="preserve"> </w:t>
            </w:r>
            <w:proofErr w:type="spellStart"/>
            <w:r w:rsidRPr="00DB3DDB">
              <w:rPr>
                <w:rFonts w:ascii="Arial" w:hAnsi="Arial" w:cs="Arial"/>
                <w:sz w:val="16"/>
                <w:szCs w:val="16"/>
                <w:lang w:val="da-DK" w:eastAsia="da-DK"/>
              </w:rPr>
              <w:t>Creditor</w:t>
            </w:r>
            <w:proofErr w:type="spellEnd"/>
          </w:p>
          <w:p w14:paraId="374D8025" w14:textId="77777777" w:rsidR="00850906" w:rsidRPr="00DB3DDB" w:rsidRDefault="002B31A6" w:rsidP="002B31A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B3DDB">
              <w:rPr>
                <w:rFonts w:ascii="Arial" w:hAnsi="Arial" w:cs="Arial"/>
                <w:sz w:val="16"/>
                <w:szCs w:val="16"/>
              </w:rPr>
              <w:t>Reference.</w:t>
            </w:r>
          </w:p>
          <w:p w14:paraId="3339DC84" w14:textId="77777777" w:rsidR="00EE767C" w:rsidRPr="00DB3DDB" w:rsidRDefault="00EE767C" w:rsidP="002B0912">
            <w:pPr>
              <w:rPr>
                <w:rFonts w:ascii="Verdana" w:hAnsi="Verdana" w:cs="Arial"/>
                <w:color w:val="999999"/>
                <w:sz w:val="16"/>
                <w:szCs w:val="16"/>
              </w:rPr>
            </w:pPr>
          </w:p>
        </w:tc>
      </w:tr>
      <w:tr w:rsidR="004548DD" w:rsidRPr="0067564C" w14:paraId="42A1B4D7" w14:textId="77777777" w:rsidTr="00140457">
        <w:trPr>
          <w:cantSplit/>
          <w:trHeight w:val="20"/>
        </w:trPr>
        <w:tc>
          <w:tcPr>
            <w:tcW w:w="821" w:type="dxa"/>
            <w:shd w:val="clear" w:color="auto" w:fill="92CDDC" w:themeFill="accent5" w:themeFillTint="99"/>
            <w:vAlign w:val="center"/>
          </w:tcPr>
          <w:p w14:paraId="5F195532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sz w:val="16"/>
                <w:szCs w:val="16"/>
                <w:lang w:val="en-GB"/>
              </w:rPr>
              <w:t>2.0</w:t>
            </w:r>
          </w:p>
        </w:tc>
        <w:tc>
          <w:tcPr>
            <w:tcW w:w="574" w:type="dxa"/>
            <w:shd w:val="clear" w:color="auto" w:fill="92CDDC" w:themeFill="accent5" w:themeFillTint="99"/>
            <w:vAlign w:val="center"/>
          </w:tcPr>
          <w:p w14:paraId="69E64E48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92CDDC" w:themeFill="accent5" w:themeFillTint="99"/>
            <w:vAlign w:val="center"/>
          </w:tcPr>
          <w:p w14:paraId="4356084F" w14:textId="77777777" w:rsidR="004548DD" w:rsidRPr="0067564C" w:rsidRDefault="00850906" w:rsidP="002B0912">
            <w:pPr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2061" w:type="dxa"/>
            <w:shd w:val="clear" w:color="auto" w:fill="92CDDC" w:themeFill="accent5" w:themeFillTint="99"/>
            <w:vAlign w:val="center"/>
          </w:tcPr>
          <w:p w14:paraId="5689849B" w14:textId="77777777" w:rsidR="004548DD" w:rsidRPr="0067564C" w:rsidRDefault="00850906" w:rsidP="002B0912">
            <w:pPr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shd w:val="clear" w:color="auto" w:fill="92CDDC" w:themeFill="accent5" w:themeFillTint="99"/>
            <w:vAlign w:val="center"/>
          </w:tcPr>
          <w:p w14:paraId="74B11A34" w14:textId="77777777" w:rsidR="004548DD" w:rsidRPr="0067564C" w:rsidRDefault="004548DD" w:rsidP="00850906">
            <w:pPr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z w:val="14"/>
                <w:szCs w:val="14"/>
              </w:rPr>
              <w:t>[1..</w:t>
            </w:r>
            <w:r w:rsidR="00850906" w:rsidRPr="0067564C">
              <w:rPr>
                <w:rFonts w:ascii="Verdana" w:hAnsi="Verdana" w:cs="Arial"/>
                <w:sz w:val="14"/>
                <w:szCs w:val="14"/>
              </w:rPr>
              <w:t>n</w:t>
            </w:r>
            <w:r w:rsidRPr="0067564C">
              <w:rPr>
                <w:rFonts w:ascii="Verdana" w:hAnsi="Verdana" w:cs="Arial"/>
                <w:sz w:val="14"/>
                <w:szCs w:val="14"/>
              </w:rPr>
              <w:t xml:space="preserve">] </w:t>
            </w:r>
          </w:p>
        </w:tc>
        <w:tc>
          <w:tcPr>
            <w:tcW w:w="1787" w:type="dxa"/>
            <w:shd w:val="clear" w:color="auto" w:fill="92CDDC" w:themeFill="accent5" w:themeFillTint="99"/>
            <w:vAlign w:val="center"/>
          </w:tcPr>
          <w:p w14:paraId="49472C4F" w14:textId="77777777" w:rsidR="004548DD" w:rsidRPr="0067564C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67564C">
              <w:rPr>
                <w:rFonts w:ascii="Verdana" w:hAnsi="Verdana" w:cs="Arial"/>
                <w:sz w:val="16"/>
                <w:szCs w:val="16"/>
                <w:lang w:val="en-GB"/>
              </w:rPr>
              <w:t>Component</w:t>
            </w:r>
          </w:p>
        </w:tc>
        <w:tc>
          <w:tcPr>
            <w:tcW w:w="1134" w:type="dxa"/>
            <w:shd w:val="clear" w:color="auto" w:fill="92CDDC" w:themeFill="accent5" w:themeFillTint="99"/>
            <w:vAlign w:val="center"/>
          </w:tcPr>
          <w:p w14:paraId="4A7BB06F" w14:textId="77777777" w:rsidR="004548DD" w:rsidRPr="0067564C" w:rsidRDefault="004548DD" w:rsidP="002B0912">
            <w:pPr>
              <w:rPr>
                <w:rFonts w:ascii="Verdana" w:hAnsi="Verdana" w:cs="Arial"/>
                <w:sz w:val="16"/>
                <w:szCs w:val="16"/>
                <w:lang w:val="en-GB" w:eastAsia="da-DK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shd w:val="clear" w:color="auto" w:fill="92CDDC" w:themeFill="accent5" w:themeFillTint="99"/>
            <w:vAlign w:val="center"/>
          </w:tcPr>
          <w:p w14:paraId="062C7515" w14:textId="77777777" w:rsidR="004548DD" w:rsidRPr="0067564C" w:rsidRDefault="00850906" w:rsidP="002B0912">
            <w:pPr>
              <w:rPr>
                <w:rFonts w:ascii="Verdana" w:hAnsi="Verdana" w:cs="Arial"/>
                <w:sz w:val="16"/>
                <w:szCs w:val="16"/>
                <w:lang w:val="en-GB" w:eastAsia="da-DK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it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shd w:val="clear" w:color="auto" w:fill="92CDDC" w:themeFill="accent5" w:themeFillTint="99"/>
            <w:vAlign w:val="center"/>
          </w:tcPr>
          <w:p w14:paraId="7294698A" w14:textId="77777777" w:rsidR="004548DD" w:rsidRPr="0067564C" w:rsidRDefault="004548DD" w:rsidP="002B0912">
            <w:pPr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</w:pPr>
          </w:p>
        </w:tc>
      </w:tr>
      <w:tr w:rsidR="004548DD" w:rsidRPr="0067564C" w14:paraId="53E7E0DE" w14:textId="77777777" w:rsidTr="00140457">
        <w:trPr>
          <w:cantSplit/>
          <w:trHeight w:val="20"/>
        </w:trPr>
        <w:tc>
          <w:tcPr>
            <w:tcW w:w="821" w:type="dxa"/>
            <w:shd w:val="clear" w:color="auto" w:fill="B6DDE8" w:themeFill="accent5" w:themeFillTint="66"/>
          </w:tcPr>
          <w:p w14:paraId="50A3708D" w14:textId="77777777" w:rsidR="004548DD" w:rsidRPr="00CD1895" w:rsidRDefault="004548DD" w:rsidP="002B0912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29219FE6" w14:textId="77777777" w:rsidR="004548DD" w:rsidRPr="00CD1895" w:rsidRDefault="004548DD" w:rsidP="002B0912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CD1895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CD1895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CD1895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74" w:type="dxa"/>
            <w:shd w:val="clear" w:color="auto" w:fill="B6DDE8" w:themeFill="accent5" w:themeFillTint="66"/>
            <w:vAlign w:val="center"/>
          </w:tcPr>
          <w:p w14:paraId="0A0009C2" w14:textId="77777777" w:rsidR="004548DD" w:rsidRPr="00CD1895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B6DDE8" w:themeFill="accent5" w:themeFillTint="66"/>
          </w:tcPr>
          <w:p w14:paraId="3E830ABA" w14:textId="77777777" w:rsidR="00CD1895" w:rsidRPr="0067564C" w:rsidRDefault="00CD1895" w:rsidP="00CD1895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443F64B3" w14:textId="77777777" w:rsidR="004548DD" w:rsidRPr="0067564C" w:rsidRDefault="00CD1895" w:rsidP="00CD1895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2061" w:type="dxa"/>
            <w:shd w:val="clear" w:color="auto" w:fill="B6DDE8" w:themeFill="accent5" w:themeFillTint="66"/>
          </w:tcPr>
          <w:p w14:paraId="4F070CC8" w14:textId="77777777" w:rsidR="00CD1895" w:rsidRPr="0067564C" w:rsidRDefault="00CD1895" w:rsidP="00CD1895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5C8221C2" w14:textId="77777777" w:rsidR="004548DD" w:rsidRPr="0067564C" w:rsidRDefault="00CD1895" w:rsidP="00CD1895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shd w:val="clear" w:color="auto" w:fill="B6DDE8" w:themeFill="accent5" w:themeFillTint="66"/>
            <w:vAlign w:val="center"/>
          </w:tcPr>
          <w:p w14:paraId="0755E5CC" w14:textId="77777777" w:rsidR="00CD1895" w:rsidRPr="0067564C" w:rsidRDefault="00CD1895" w:rsidP="00CD1895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</w:p>
          <w:p w14:paraId="055D802E" w14:textId="77777777" w:rsidR="004548DD" w:rsidRPr="0067564C" w:rsidRDefault="00CD1895" w:rsidP="00CD1895">
            <w:pPr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shd w:val="clear" w:color="auto" w:fill="B6DDE8" w:themeFill="accent5" w:themeFillTint="66"/>
          </w:tcPr>
          <w:p w14:paraId="6F0B199C" w14:textId="77777777" w:rsidR="004548DD" w:rsidRPr="0067564C" w:rsidRDefault="004548DD" w:rsidP="002B0912">
            <w:pPr>
              <w:ind w:right="-20"/>
              <w:rPr>
                <w:rFonts w:ascii="Verdana" w:hAnsi="Verdana"/>
                <w:sz w:val="16"/>
                <w:szCs w:val="16"/>
              </w:rPr>
            </w:pPr>
          </w:p>
          <w:p w14:paraId="17E258A8" w14:textId="77777777" w:rsidR="004548DD" w:rsidRPr="0067564C" w:rsidRDefault="004548DD" w:rsidP="002B0912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14:paraId="616FD68F" w14:textId="77777777" w:rsidR="004548DD" w:rsidRPr="0067564C" w:rsidRDefault="004548DD" w:rsidP="002B0912">
            <w:pPr>
              <w:rPr>
                <w:rFonts w:ascii="Verdana" w:hAnsi="Verdana" w:cs="Arial"/>
                <w:sz w:val="16"/>
                <w:szCs w:val="16"/>
                <w:lang w:val="en-GB" w:eastAsia="da-DK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shd w:val="clear" w:color="auto" w:fill="B6DDE8" w:themeFill="accent5" w:themeFillTint="66"/>
          </w:tcPr>
          <w:p w14:paraId="1A870843" w14:textId="77777777" w:rsidR="004548DD" w:rsidRPr="0067564C" w:rsidRDefault="00CD1895" w:rsidP="006D17D4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as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gne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="006D17D4"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proofErr w:type="gram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o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guou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z w:val="16"/>
                <w:szCs w:val="16"/>
              </w:rPr>
              <w:t>y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y</w:t>
            </w:r>
            <w:proofErr w:type="gramEnd"/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4954C3C9" w14:textId="77777777" w:rsidR="004548DD" w:rsidRPr="0067564C" w:rsidRDefault="00F04566" w:rsidP="002B0912">
            <w:pPr>
              <w:rPr>
                <w:rFonts w:ascii="Verdana" w:hAnsi="Verdana" w:cs="Tahoma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Time Stamp</w:t>
            </w:r>
          </w:p>
        </w:tc>
      </w:tr>
      <w:tr w:rsidR="004548DD" w:rsidRPr="0067564C" w14:paraId="5A564853" w14:textId="77777777" w:rsidTr="00140457">
        <w:trPr>
          <w:cantSplit/>
          <w:trHeight w:val="20"/>
        </w:trPr>
        <w:tc>
          <w:tcPr>
            <w:tcW w:w="821" w:type="dxa"/>
            <w:shd w:val="clear" w:color="auto" w:fill="B6DDE8" w:themeFill="accent5" w:themeFillTint="66"/>
          </w:tcPr>
          <w:p w14:paraId="01AA7F3E" w14:textId="77777777" w:rsidR="004548DD" w:rsidRPr="00FC3F0B" w:rsidRDefault="004548DD" w:rsidP="002B0912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04E011CB" w14:textId="77777777" w:rsidR="004548DD" w:rsidRPr="00FC3F0B" w:rsidRDefault="004548DD" w:rsidP="002B0912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FC3F0B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FC3F0B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FC3F0B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74" w:type="dxa"/>
            <w:shd w:val="clear" w:color="auto" w:fill="B6DDE8" w:themeFill="accent5" w:themeFillTint="66"/>
            <w:vAlign w:val="center"/>
          </w:tcPr>
          <w:p w14:paraId="231748EE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B6DDE8" w:themeFill="accent5" w:themeFillTint="66"/>
          </w:tcPr>
          <w:p w14:paraId="4F559510" w14:textId="77777777" w:rsidR="00CD1895" w:rsidRPr="0067564C" w:rsidRDefault="00CD1895" w:rsidP="002B0912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</w:p>
          <w:p w14:paraId="214463C3" w14:textId="77777777" w:rsidR="004548DD" w:rsidRPr="0067564C" w:rsidRDefault="00CD1895" w:rsidP="002B0912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ron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equen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67564C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2061" w:type="dxa"/>
            <w:shd w:val="clear" w:color="auto" w:fill="B6DDE8" w:themeFill="accent5" w:themeFillTint="66"/>
          </w:tcPr>
          <w:p w14:paraId="57B40302" w14:textId="77777777" w:rsidR="00CD1895" w:rsidRPr="0067564C" w:rsidRDefault="00CD1895" w:rsidP="002B0912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</w:p>
          <w:p w14:paraId="2FE45565" w14:textId="77777777" w:rsidR="004548DD" w:rsidRPr="0067564C" w:rsidRDefault="00CD1895" w:rsidP="002B0912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rnc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eqNb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shd w:val="clear" w:color="auto" w:fill="B6DDE8" w:themeFill="accent5" w:themeFillTint="66"/>
            <w:vAlign w:val="center"/>
          </w:tcPr>
          <w:p w14:paraId="65ACCC38" w14:textId="77777777" w:rsidR="004548DD" w:rsidRPr="0067564C" w:rsidRDefault="00CD1895" w:rsidP="002B0912">
            <w:pPr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shd w:val="clear" w:color="auto" w:fill="B6DDE8" w:themeFill="accent5" w:themeFillTint="66"/>
          </w:tcPr>
          <w:p w14:paraId="312379F4" w14:textId="77777777" w:rsidR="00CD1895" w:rsidRPr="0067564C" w:rsidRDefault="00CD1895" w:rsidP="002B0912">
            <w:pPr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</w:p>
          <w:p w14:paraId="390A57EA" w14:textId="77777777" w:rsidR="00CD1895" w:rsidRPr="0067564C" w:rsidRDefault="00CD1895" w:rsidP="002B0912">
            <w:pPr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</w:p>
          <w:p w14:paraId="5CDB706A" w14:textId="77777777" w:rsidR="004548DD" w:rsidRPr="0067564C" w:rsidRDefault="00CD1895" w:rsidP="002B0912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Number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14:paraId="69748C7D" w14:textId="2B938339" w:rsidR="004548DD" w:rsidRPr="0067564C" w:rsidRDefault="00CC5E53" w:rsidP="002C6077">
            <w:pPr>
              <w:jc w:val="center"/>
              <w:rPr>
                <w:rFonts w:ascii="Verdana" w:hAnsi="Verdana" w:cs="Arial"/>
                <w:sz w:val="16"/>
                <w:szCs w:val="16"/>
                <w:lang w:val="en-GB" w:eastAsia="da-DK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shd w:val="clear" w:color="auto" w:fill="B6DDE8" w:themeFill="accent5" w:themeFillTint="66"/>
          </w:tcPr>
          <w:p w14:paraId="373E8C86" w14:textId="77777777" w:rsidR="004548DD" w:rsidRPr="0067564C" w:rsidRDefault="00CD1895" w:rsidP="006D17D4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equen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z w:val="16"/>
                <w:szCs w:val="16"/>
              </w:rPr>
              <w:t>,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="006D17D4"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gne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75A1C6D8" w14:textId="77777777" w:rsidR="004548DD" w:rsidRPr="0067564C" w:rsidRDefault="00F04566" w:rsidP="002B0912">
            <w:pPr>
              <w:rPr>
                <w:rFonts w:ascii="Verdana" w:hAnsi="Verdana"/>
                <w:sz w:val="16"/>
                <w:szCs w:val="16"/>
              </w:rPr>
            </w:pPr>
            <w:r w:rsidRPr="00F909DB">
              <w:rPr>
                <w:rFonts w:ascii="Verdana" w:hAnsi="Verdana" w:cs="Arial"/>
                <w:sz w:val="16"/>
                <w:szCs w:val="16"/>
                <w:lang w:eastAsia="da-DK"/>
              </w:rPr>
              <w:t>Sequential numbering</w:t>
            </w:r>
          </w:p>
        </w:tc>
      </w:tr>
      <w:tr w:rsidR="00CD1895" w:rsidRPr="0067564C" w14:paraId="21F62951" w14:textId="77777777" w:rsidTr="00140457">
        <w:trPr>
          <w:cantSplit/>
          <w:trHeight w:val="20"/>
        </w:trPr>
        <w:tc>
          <w:tcPr>
            <w:tcW w:w="821" w:type="dxa"/>
            <w:shd w:val="clear" w:color="auto" w:fill="B6DDE8" w:themeFill="accent5" w:themeFillTint="66"/>
          </w:tcPr>
          <w:p w14:paraId="3B217BBC" w14:textId="77777777" w:rsidR="00CD1895" w:rsidRPr="00FC3F0B" w:rsidRDefault="00CD1895" w:rsidP="002B0912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2.4</w:t>
            </w:r>
          </w:p>
        </w:tc>
        <w:tc>
          <w:tcPr>
            <w:tcW w:w="574" w:type="dxa"/>
            <w:shd w:val="clear" w:color="auto" w:fill="B6DDE8" w:themeFill="accent5" w:themeFillTint="66"/>
            <w:vAlign w:val="center"/>
          </w:tcPr>
          <w:p w14:paraId="0E949E23" w14:textId="77777777" w:rsidR="00CD1895" w:rsidRPr="00FC3F0B" w:rsidRDefault="00CD1895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B6DDE8" w:themeFill="accent5" w:themeFillTint="66"/>
          </w:tcPr>
          <w:p w14:paraId="76835916" w14:textId="77777777" w:rsidR="00CD1895" w:rsidRPr="0067564C" w:rsidRDefault="00CD1895" w:rsidP="002B0912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Crea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  <w:shd w:val="clear" w:color="auto" w:fill="B6DDE8" w:themeFill="accent5" w:themeFillTint="66"/>
          </w:tcPr>
          <w:p w14:paraId="27FD9FEC" w14:textId="77777777" w:rsidR="00CD1895" w:rsidRPr="0067564C" w:rsidRDefault="00CD1895" w:rsidP="002B0912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shd w:val="clear" w:color="auto" w:fill="B6DDE8" w:themeFill="accent5" w:themeFillTint="66"/>
            <w:vAlign w:val="center"/>
          </w:tcPr>
          <w:p w14:paraId="47ECEF2F" w14:textId="77777777" w:rsidR="00CD1895" w:rsidRPr="0067564C" w:rsidRDefault="00CD1895" w:rsidP="002B0912">
            <w:pPr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shd w:val="clear" w:color="auto" w:fill="B6DDE8" w:themeFill="accent5" w:themeFillTint="66"/>
          </w:tcPr>
          <w:p w14:paraId="67A0BEBB" w14:textId="77777777" w:rsidR="00CD1895" w:rsidRPr="0067564C" w:rsidRDefault="00CD1895" w:rsidP="002B0912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134" w:type="dxa"/>
            <w:shd w:val="clear" w:color="auto" w:fill="B6DDE8" w:themeFill="accent5" w:themeFillTint="66"/>
          </w:tcPr>
          <w:p w14:paraId="1CC1F1EA" w14:textId="77777777" w:rsidR="00CD1895" w:rsidRPr="0067564C" w:rsidRDefault="00CD1895" w:rsidP="002B0912">
            <w:pPr>
              <w:jc w:val="center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shd w:val="clear" w:color="auto" w:fill="B6DDE8" w:themeFill="accent5" w:themeFillTint="66"/>
          </w:tcPr>
          <w:p w14:paraId="576A59A6" w14:textId="77777777" w:rsidR="00CD1895" w:rsidRPr="0067564C" w:rsidRDefault="00CD1895" w:rsidP="002B0912">
            <w:pPr>
              <w:spacing w:before="2" w:line="150" w:lineRule="exact"/>
              <w:rPr>
                <w:rFonts w:ascii="Verdana" w:hAnsi="Verdana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repor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proofErr w:type="gramStart"/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25FE25A0" w14:textId="77777777" w:rsidR="00CD1895" w:rsidRPr="0067564C" w:rsidRDefault="00CD1895" w:rsidP="006D17D4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</w:tr>
      <w:tr w:rsidR="00CD1895" w:rsidRPr="0067564C" w14:paraId="36520279" w14:textId="77777777" w:rsidTr="00140457">
        <w:trPr>
          <w:cantSplit/>
          <w:trHeight w:val="20"/>
        </w:trPr>
        <w:tc>
          <w:tcPr>
            <w:tcW w:w="821" w:type="dxa"/>
            <w:shd w:val="clear" w:color="auto" w:fill="B6DDE8" w:themeFill="accent5" w:themeFillTint="66"/>
            <w:vAlign w:val="center"/>
          </w:tcPr>
          <w:p w14:paraId="7B9BD91F" w14:textId="77777777" w:rsidR="00CD1895" w:rsidRPr="00FC3F0B" w:rsidRDefault="00CD1895" w:rsidP="00EA6F5E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 xml:space="preserve"> 2.5</w:t>
            </w:r>
          </w:p>
        </w:tc>
        <w:tc>
          <w:tcPr>
            <w:tcW w:w="574" w:type="dxa"/>
            <w:shd w:val="clear" w:color="auto" w:fill="B6DDE8" w:themeFill="accent5" w:themeFillTint="66"/>
            <w:vAlign w:val="center"/>
          </w:tcPr>
          <w:p w14:paraId="24E56C28" w14:textId="77777777" w:rsidR="00CD1895" w:rsidRPr="00FC3F0B" w:rsidRDefault="00CD1895" w:rsidP="00EA6F5E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B6DDE8" w:themeFill="accent5" w:themeFillTint="66"/>
            <w:vAlign w:val="center"/>
          </w:tcPr>
          <w:p w14:paraId="1072F19B" w14:textId="77777777" w:rsidR="00CD1895" w:rsidRPr="0067564C" w:rsidRDefault="00CD1895" w:rsidP="00CD1895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24AB8E31" w14:textId="77777777" w:rsidR="00CD1895" w:rsidRPr="0067564C" w:rsidRDefault="00CD1895" w:rsidP="00CD1895">
            <w:pPr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  <w:shd w:val="clear" w:color="auto" w:fill="B6DDE8" w:themeFill="accent5" w:themeFillTint="66"/>
            <w:vAlign w:val="center"/>
          </w:tcPr>
          <w:p w14:paraId="647AC132" w14:textId="77777777" w:rsidR="00CD1895" w:rsidRPr="0067564C" w:rsidRDefault="00CD1895" w:rsidP="00CD1895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54527B5F" w14:textId="77777777" w:rsidR="00CD1895" w:rsidRPr="0067564C" w:rsidRDefault="00CD1895" w:rsidP="00CD1895">
            <w:pPr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oD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shd w:val="clear" w:color="auto" w:fill="B6DDE8" w:themeFill="accent5" w:themeFillTint="66"/>
            <w:vAlign w:val="center"/>
          </w:tcPr>
          <w:p w14:paraId="7B53CE0A" w14:textId="77777777" w:rsidR="00CD1895" w:rsidRPr="0067564C" w:rsidRDefault="00CD1895" w:rsidP="00EA6F5E">
            <w:pPr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z w:val="14"/>
                <w:szCs w:val="14"/>
              </w:rPr>
              <w:t xml:space="preserve">[1..n] </w:t>
            </w:r>
          </w:p>
        </w:tc>
        <w:tc>
          <w:tcPr>
            <w:tcW w:w="1787" w:type="dxa"/>
            <w:shd w:val="clear" w:color="auto" w:fill="B6DDE8" w:themeFill="accent5" w:themeFillTint="66"/>
            <w:vAlign w:val="center"/>
          </w:tcPr>
          <w:p w14:paraId="5914505D" w14:textId="77777777" w:rsidR="00CD1895" w:rsidRPr="0067564C" w:rsidRDefault="00CD1895" w:rsidP="00EA6F5E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67564C">
              <w:rPr>
                <w:rFonts w:ascii="Verdana" w:hAnsi="Verdana" w:cs="Arial"/>
                <w:sz w:val="16"/>
                <w:szCs w:val="16"/>
                <w:lang w:val="en-GB"/>
              </w:rPr>
              <w:t>Component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14:paraId="7B5BEE00" w14:textId="77777777" w:rsidR="00CD1895" w:rsidRPr="0067564C" w:rsidRDefault="00CD1895" w:rsidP="00EA6F5E">
            <w:pPr>
              <w:rPr>
                <w:rFonts w:ascii="Verdana" w:hAnsi="Verdana" w:cs="Arial"/>
                <w:sz w:val="16"/>
                <w:szCs w:val="16"/>
                <w:lang w:val="en-GB" w:eastAsia="da-DK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shd w:val="clear" w:color="auto" w:fill="B6DDE8" w:themeFill="accent5" w:themeFillTint="66"/>
            <w:vAlign w:val="center"/>
          </w:tcPr>
          <w:p w14:paraId="10C67DA0" w14:textId="77777777" w:rsidR="006D17D4" w:rsidRPr="0067564C" w:rsidRDefault="006D17D4" w:rsidP="006D17D4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Rang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  <w:p w14:paraId="29CE0DE9" w14:textId="77777777" w:rsidR="00CD1895" w:rsidRPr="0067564C" w:rsidRDefault="006D17D4" w:rsidP="006D17D4">
            <w:pPr>
              <w:rPr>
                <w:rFonts w:ascii="Verdana" w:hAnsi="Verdana" w:cs="Arial"/>
                <w:sz w:val="16"/>
                <w:szCs w:val="16"/>
                <w:lang w:val="en-GB" w:eastAsia="da-DK"/>
              </w:rPr>
            </w:pPr>
            <w:proofErr w:type="gram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is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ued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14:paraId="60F8729E" w14:textId="77777777" w:rsidR="00CD1895" w:rsidRPr="0067564C" w:rsidRDefault="00CD1895" w:rsidP="00EA6F5E">
            <w:pPr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</w:pPr>
          </w:p>
        </w:tc>
      </w:tr>
      <w:tr w:rsidR="006D17D4" w:rsidRPr="0067564C" w14:paraId="15788AB1" w14:textId="77777777" w:rsidTr="00EA6F5E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0335A517" w14:textId="77777777" w:rsidR="006D17D4" w:rsidRPr="00FC3F0B" w:rsidRDefault="006D17D4" w:rsidP="00EA6F5E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4" w:type="dxa"/>
            <w:vAlign w:val="center"/>
          </w:tcPr>
          <w:p w14:paraId="3C0B219F" w14:textId="77777777" w:rsidR="006D17D4" w:rsidRPr="00FC3F0B" w:rsidRDefault="006D17D4" w:rsidP="00EA6F5E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14:paraId="1215A86F" w14:textId="77777777" w:rsidR="006D17D4" w:rsidRPr="0067564C" w:rsidRDefault="006D17D4" w:rsidP="00EA6F5E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z w:val="16"/>
                <w:szCs w:val="16"/>
              </w:rPr>
              <w:t>me</w:t>
            </w:r>
            <w:proofErr w:type="spellEnd"/>
          </w:p>
        </w:tc>
        <w:tc>
          <w:tcPr>
            <w:tcW w:w="2061" w:type="dxa"/>
          </w:tcPr>
          <w:p w14:paraId="63EB625E" w14:textId="77777777" w:rsidR="006D17D4" w:rsidRPr="0067564C" w:rsidRDefault="006D17D4" w:rsidP="00EA6F5E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rD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vAlign w:val="center"/>
          </w:tcPr>
          <w:p w14:paraId="5829AB41" w14:textId="77777777" w:rsidR="006D17D4" w:rsidRPr="0067564C" w:rsidRDefault="006D17D4" w:rsidP="00EA6F5E">
            <w:pPr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519BC729" w14:textId="77777777" w:rsidR="006D17D4" w:rsidRPr="0067564C" w:rsidRDefault="006D17D4" w:rsidP="00EA6F5E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134" w:type="dxa"/>
          </w:tcPr>
          <w:p w14:paraId="603454F9" w14:textId="77777777" w:rsidR="006D17D4" w:rsidRPr="0067564C" w:rsidRDefault="006D17D4" w:rsidP="00EA6F5E">
            <w:pPr>
              <w:jc w:val="center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shd w:val="clear" w:color="auto" w:fill="auto"/>
          </w:tcPr>
          <w:p w14:paraId="52ACAF92" w14:textId="77777777" w:rsidR="006D17D4" w:rsidRPr="0067564C" w:rsidRDefault="006D17D4" w:rsidP="00EA6F5E">
            <w:pPr>
              <w:spacing w:before="2" w:line="150" w:lineRule="exact"/>
              <w:rPr>
                <w:rFonts w:ascii="Verdana" w:hAnsi="Verdana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rang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art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45D84915" w14:textId="77777777" w:rsidR="006D17D4" w:rsidRPr="0067564C" w:rsidRDefault="006D17D4" w:rsidP="00EA6F5E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</w:tr>
      <w:tr w:rsidR="006D17D4" w:rsidRPr="0067564C" w14:paraId="35B56391" w14:textId="77777777" w:rsidTr="00CD1895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4C6D5688" w14:textId="77777777" w:rsidR="006D17D4" w:rsidRPr="00FC3F0B" w:rsidRDefault="006D17D4" w:rsidP="002B0912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4" w:type="dxa"/>
            <w:vAlign w:val="center"/>
          </w:tcPr>
          <w:p w14:paraId="199D7C05" w14:textId="77777777" w:rsidR="006D17D4" w:rsidRPr="00FC3F0B" w:rsidRDefault="006D17D4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14:paraId="49AB92C6" w14:textId="77777777" w:rsidR="006D17D4" w:rsidRPr="0067564C" w:rsidRDefault="006D17D4" w:rsidP="002B0912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</w:tcPr>
          <w:p w14:paraId="562A904B" w14:textId="77777777" w:rsidR="006D17D4" w:rsidRPr="0067564C" w:rsidRDefault="006D17D4" w:rsidP="002B0912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oD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vAlign w:val="center"/>
          </w:tcPr>
          <w:p w14:paraId="39EE6955" w14:textId="77777777" w:rsidR="006D17D4" w:rsidRPr="0067564C" w:rsidRDefault="006D17D4" w:rsidP="002B0912">
            <w:pPr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0A4BC4CA" w14:textId="77777777" w:rsidR="006D17D4" w:rsidRPr="0067564C" w:rsidRDefault="006D17D4" w:rsidP="002B0912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134" w:type="dxa"/>
          </w:tcPr>
          <w:p w14:paraId="17C923DF" w14:textId="77777777" w:rsidR="006D17D4" w:rsidRPr="0067564C" w:rsidRDefault="006D17D4" w:rsidP="002B0912">
            <w:pPr>
              <w:jc w:val="center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shd w:val="clear" w:color="auto" w:fill="auto"/>
          </w:tcPr>
          <w:p w14:paraId="1A71D51E" w14:textId="77777777" w:rsidR="006D17D4" w:rsidRPr="0067564C" w:rsidRDefault="006D17D4" w:rsidP="002B0912">
            <w:pPr>
              <w:spacing w:before="2" w:line="150" w:lineRule="exact"/>
              <w:rPr>
                <w:rFonts w:ascii="Verdana" w:hAnsi="Verdana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rang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end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1C098EBB" w14:textId="77777777" w:rsidR="006D17D4" w:rsidRPr="0067564C" w:rsidRDefault="006D17D4" w:rsidP="002B0912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</w:tr>
      <w:tr w:rsidR="004548DD" w:rsidRPr="0067564C" w14:paraId="14FF39E4" w14:textId="77777777" w:rsidTr="00140457">
        <w:trPr>
          <w:cantSplit/>
          <w:trHeight w:val="20"/>
        </w:trPr>
        <w:tc>
          <w:tcPr>
            <w:tcW w:w="821" w:type="dxa"/>
            <w:shd w:val="clear" w:color="auto" w:fill="B6DDE8" w:themeFill="accent5" w:themeFillTint="66"/>
          </w:tcPr>
          <w:p w14:paraId="0AB97E08" w14:textId="77777777" w:rsidR="004548DD" w:rsidRPr="00FC3F0B" w:rsidRDefault="004548DD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FC3F0B">
              <w:rPr>
                <w:rFonts w:ascii="Verdana" w:hAnsi="Verdana" w:cs="Arial"/>
                <w:spacing w:val="-1"/>
                <w:sz w:val="16"/>
                <w:szCs w:val="16"/>
              </w:rPr>
              <w:t>2.10</w:t>
            </w:r>
          </w:p>
        </w:tc>
        <w:tc>
          <w:tcPr>
            <w:tcW w:w="574" w:type="dxa"/>
            <w:shd w:val="clear" w:color="auto" w:fill="B6DDE8" w:themeFill="accent5" w:themeFillTint="66"/>
            <w:vAlign w:val="center"/>
          </w:tcPr>
          <w:p w14:paraId="0924AFE8" w14:textId="77777777" w:rsidR="004548DD" w:rsidRPr="00FC3F0B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B6DDE8" w:themeFill="accent5" w:themeFillTint="66"/>
          </w:tcPr>
          <w:p w14:paraId="5F7D1732" w14:textId="77777777" w:rsidR="004548DD" w:rsidRPr="0067564C" w:rsidRDefault="00215CAD" w:rsidP="002B0912">
            <w:pPr>
              <w:spacing w:before="86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2061" w:type="dxa"/>
            <w:shd w:val="clear" w:color="auto" w:fill="B6DDE8" w:themeFill="accent5" w:themeFillTint="66"/>
          </w:tcPr>
          <w:p w14:paraId="5CEFB0AE" w14:textId="77777777" w:rsidR="004548DD" w:rsidRPr="0067564C" w:rsidRDefault="00215CAD" w:rsidP="002B0912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shd w:val="clear" w:color="auto" w:fill="B6DDE8" w:themeFill="accent5" w:themeFillTint="66"/>
          </w:tcPr>
          <w:p w14:paraId="7259E30B" w14:textId="77777777" w:rsidR="004548DD" w:rsidRPr="0067564C" w:rsidRDefault="004548DD" w:rsidP="002B0912">
            <w:pPr>
              <w:spacing w:before="86"/>
              <w:ind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shd w:val="clear" w:color="auto" w:fill="B6DDE8" w:themeFill="accent5" w:themeFillTint="66"/>
          </w:tcPr>
          <w:p w14:paraId="7D68030C" w14:textId="77777777" w:rsidR="00215CAD" w:rsidRPr="0067564C" w:rsidRDefault="00215CAD" w:rsidP="00215CA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1A49CC7D" w14:textId="77777777" w:rsidR="004548DD" w:rsidRPr="0067564C" w:rsidRDefault="00215CAD" w:rsidP="00215CAD">
            <w:pPr>
              <w:spacing w:before="86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/>
                <w:sz w:val="16"/>
                <w:szCs w:val="16"/>
              </w:rPr>
              <w:t>Component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14:paraId="1C3684E5" w14:textId="77777777" w:rsidR="004548DD" w:rsidRPr="0067564C" w:rsidRDefault="00215CA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shd w:val="clear" w:color="auto" w:fill="B6DDE8" w:themeFill="accent5" w:themeFillTint="66"/>
          </w:tcPr>
          <w:p w14:paraId="7295027B" w14:textId="77777777" w:rsidR="004548DD" w:rsidRPr="0067564C" w:rsidRDefault="00215CAD" w:rsidP="005E6170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guo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="005E6170"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proofErr w:type="gram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67564C">
              <w:rPr>
                <w:rFonts w:ascii="Verdana" w:hAnsi="Verdana" w:cs="Arial"/>
                <w:sz w:val="16"/>
                <w:szCs w:val="16"/>
              </w:rPr>
              <w:t>it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ad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14:paraId="598D18DA" w14:textId="77777777" w:rsidR="004548DD" w:rsidRPr="0067564C" w:rsidRDefault="004548DD" w:rsidP="002B0912">
            <w:pPr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</w:pPr>
          </w:p>
        </w:tc>
      </w:tr>
      <w:tr w:rsidR="005E6170" w:rsidRPr="0067564C" w14:paraId="0F546657" w14:textId="77777777" w:rsidTr="005E6170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1E5C9960" w14:textId="77777777" w:rsidR="005E6170" w:rsidRPr="00CD1895" w:rsidRDefault="005E6170" w:rsidP="00EA6F5E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6174BE88" w14:textId="77777777" w:rsidR="005E6170" w:rsidRPr="00CD1895" w:rsidRDefault="005E6170" w:rsidP="00EA6F5E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  <w:vAlign w:val="center"/>
          </w:tcPr>
          <w:p w14:paraId="56BE4C42" w14:textId="77777777" w:rsidR="005E6170" w:rsidRPr="00CD1895" w:rsidRDefault="005E6170" w:rsidP="00EA6F5E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14:paraId="5D806C8C" w14:textId="77777777" w:rsidR="005E6170" w:rsidRPr="0067564C" w:rsidRDefault="005E6170" w:rsidP="00EA6F5E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22D11845" w14:textId="77777777" w:rsidR="005E6170" w:rsidRPr="0067564C" w:rsidRDefault="005E6170" w:rsidP="00EA6F5E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2061" w:type="dxa"/>
          </w:tcPr>
          <w:p w14:paraId="4A9CC7A3" w14:textId="77777777" w:rsidR="005E6170" w:rsidRPr="0067564C" w:rsidRDefault="005E6170" w:rsidP="00EA6F5E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7BA3975F" w14:textId="77777777" w:rsidR="005E6170" w:rsidRPr="0067564C" w:rsidRDefault="005E6170" w:rsidP="00EA6F5E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vAlign w:val="center"/>
          </w:tcPr>
          <w:p w14:paraId="4DF30B93" w14:textId="77777777" w:rsidR="005E6170" w:rsidRPr="0067564C" w:rsidRDefault="005E6170" w:rsidP="00EA6F5E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</w:p>
          <w:p w14:paraId="000FEE2F" w14:textId="77777777" w:rsidR="005E6170" w:rsidRDefault="005E6170" w:rsidP="00EA6F5E">
            <w:pPr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  <w:p w14:paraId="7E312423" w14:textId="77777777" w:rsidR="00E341CD" w:rsidRDefault="00E341CD" w:rsidP="00EA6F5E">
            <w:pPr>
              <w:rPr>
                <w:rFonts w:ascii="Verdana" w:hAnsi="Verdana" w:cs="Arial"/>
                <w:sz w:val="14"/>
                <w:szCs w:val="14"/>
              </w:rPr>
            </w:pPr>
          </w:p>
          <w:p w14:paraId="3E445338" w14:textId="77777777" w:rsidR="00E341CD" w:rsidRDefault="00E341CD" w:rsidP="00EA6F5E">
            <w:pPr>
              <w:rPr>
                <w:rFonts w:ascii="Verdana" w:hAnsi="Verdana" w:cs="Arial"/>
                <w:sz w:val="14"/>
                <w:szCs w:val="14"/>
              </w:rPr>
            </w:pPr>
          </w:p>
          <w:p w14:paraId="5E39603C" w14:textId="77777777" w:rsidR="00E341CD" w:rsidRPr="0067564C" w:rsidRDefault="00E341CD" w:rsidP="00EA6F5E">
            <w:pPr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787" w:type="dxa"/>
          </w:tcPr>
          <w:p w14:paraId="5A2DD648" w14:textId="77777777" w:rsidR="005E6170" w:rsidRPr="0067564C" w:rsidRDefault="005E6170" w:rsidP="00EA6F5E">
            <w:pPr>
              <w:ind w:right="-20"/>
              <w:rPr>
                <w:rFonts w:ascii="Verdana" w:hAnsi="Verdana"/>
                <w:sz w:val="16"/>
                <w:szCs w:val="16"/>
              </w:rPr>
            </w:pPr>
          </w:p>
          <w:p w14:paraId="2B8264FE" w14:textId="77777777" w:rsidR="005E6170" w:rsidRPr="0067564C" w:rsidRDefault="005E6170" w:rsidP="00EA6F5E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vAlign w:val="center"/>
          </w:tcPr>
          <w:p w14:paraId="44694023" w14:textId="77777777" w:rsidR="005E6170" w:rsidRPr="0067564C" w:rsidRDefault="005E6170" w:rsidP="00EA6F5E">
            <w:pPr>
              <w:rPr>
                <w:rFonts w:ascii="Verdana" w:hAnsi="Verdana" w:cs="Arial"/>
                <w:sz w:val="16"/>
                <w:szCs w:val="16"/>
                <w:lang w:val="en-GB" w:eastAsia="da-DK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q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ed</w:t>
            </w:r>
          </w:p>
        </w:tc>
        <w:tc>
          <w:tcPr>
            <w:tcW w:w="2693" w:type="dxa"/>
            <w:shd w:val="clear" w:color="auto" w:fill="auto"/>
          </w:tcPr>
          <w:p w14:paraId="14CE4CB8" w14:textId="77777777" w:rsidR="005E6170" w:rsidRPr="0067564C" w:rsidRDefault="005E6170" w:rsidP="005E6170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guou</w:t>
            </w:r>
            <w:r w:rsidRPr="0067564C">
              <w:rPr>
                <w:rFonts w:ascii="Verdana" w:hAnsi="Verdana" w:cs="Arial"/>
                <w:sz w:val="16"/>
                <w:szCs w:val="16"/>
              </w:rPr>
              <w:t>s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  <w:p w14:paraId="4961E5B1" w14:textId="77777777" w:rsidR="005E6170" w:rsidRPr="0067564C" w:rsidRDefault="005E6170" w:rsidP="005E6170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4BB58FA4" w14:textId="77777777" w:rsidR="005E6170" w:rsidRPr="0067564C" w:rsidRDefault="005E6170" w:rsidP="00EA6F5E">
            <w:pPr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4548DD" w:rsidRPr="0067564C" w14:paraId="5217FE5C" w14:textId="77777777" w:rsidTr="002B0912">
        <w:trPr>
          <w:cantSplit/>
          <w:trHeight w:val="20"/>
        </w:trPr>
        <w:tc>
          <w:tcPr>
            <w:tcW w:w="821" w:type="dxa"/>
            <w:shd w:val="clear" w:color="auto" w:fill="FFFFFF" w:themeFill="background1"/>
          </w:tcPr>
          <w:p w14:paraId="33E6D054" w14:textId="77777777" w:rsidR="004548DD" w:rsidRPr="00FC3F0B" w:rsidRDefault="004548DD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vAlign w:val="center"/>
          </w:tcPr>
          <w:p w14:paraId="38D2ED40" w14:textId="77777777" w:rsidR="004548DD" w:rsidRPr="0067564C" w:rsidRDefault="005E6170" w:rsidP="005E6170">
            <w:pPr>
              <w:rPr>
                <w:rFonts w:ascii="Verdana" w:hAnsi="Verdana" w:cs="Arial"/>
                <w:sz w:val="14"/>
                <w:szCs w:val="14"/>
                <w:lang w:val="en-GB"/>
              </w:rPr>
            </w:pP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{</w:t>
            </w:r>
            <w:r w:rsidRPr="0067564C">
              <w:rPr>
                <w:rFonts w:ascii="Verdana" w:hAnsi="Verdana" w:cs="Arial"/>
                <w:sz w:val="14"/>
                <w:szCs w:val="14"/>
              </w:rPr>
              <w:t>Or</w:t>
            </w:r>
          </w:p>
        </w:tc>
        <w:tc>
          <w:tcPr>
            <w:tcW w:w="3513" w:type="dxa"/>
          </w:tcPr>
          <w:p w14:paraId="0EE475B6" w14:textId="77777777" w:rsidR="005E6170" w:rsidRPr="0067564C" w:rsidRDefault="005E6170" w:rsidP="005E6170">
            <w:pPr>
              <w:spacing w:before="10" w:line="120" w:lineRule="exact"/>
              <w:rPr>
                <w:rFonts w:ascii="Verdana" w:hAnsi="Verdana"/>
                <w:sz w:val="16"/>
                <w:szCs w:val="16"/>
              </w:rPr>
            </w:pPr>
          </w:p>
          <w:p w14:paraId="6D848934" w14:textId="77777777" w:rsidR="005E6170" w:rsidRPr="0067564C" w:rsidRDefault="005E6170" w:rsidP="005E6170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109071AD" w14:textId="77777777" w:rsidR="005E6170" w:rsidRPr="0067564C" w:rsidRDefault="005E6170" w:rsidP="005E6170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1065AEFA" w14:textId="77777777" w:rsidR="005E6170" w:rsidRPr="0067564C" w:rsidRDefault="005E6170" w:rsidP="005E6170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27F657FB" w14:textId="77777777" w:rsidR="004548DD" w:rsidRPr="0067564C" w:rsidRDefault="005E6170" w:rsidP="005E6170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2061" w:type="dxa"/>
          </w:tcPr>
          <w:p w14:paraId="309A03A3" w14:textId="77777777" w:rsidR="005E6170" w:rsidRPr="0067564C" w:rsidRDefault="005E6170" w:rsidP="005E6170">
            <w:pPr>
              <w:spacing w:before="10" w:line="120" w:lineRule="exact"/>
              <w:rPr>
                <w:rFonts w:ascii="Verdana" w:hAnsi="Verdana"/>
                <w:sz w:val="16"/>
                <w:szCs w:val="16"/>
              </w:rPr>
            </w:pPr>
          </w:p>
          <w:p w14:paraId="1F8A5AAF" w14:textId="77777777" w:rsidR="005E6170" w:rsidRPr="0067564C" w:rsidRDefault="005E6170" w:rsidP="005E6170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19C5B695" w14:textId="77777777" w:rsidR="005E6170" w:rsidRPr="0067564C" w:rsidRDefault="005E6170" w:rsidP="005E6170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50FA1EC9" w14:textId="77777777" w:rsidR="005E6170" w:rsidRPr="0067564C" w:rsidRDefault="005E6170" w:rsidP="005E6170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267BE8C0" w14:textId="77777777" w:rsidR="004548DD" w:rsidRPr="0067564C" w:rsidRDefault="005E6170" w:rsidP="005E6170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7A9CDE85" w14:textId="77777777" w:rsidR="005E6170" w:rsidRPr="0067564C" w:rsidRDefault="005E6170" w:rsidP="005E6170">
            <w:pPr>
              <w:spacing w:before="10" w:line="120" w:lineRule="exact"/>
              <w:rPr>
                <w:rFonts w:ascii="Verdana" w:hAnsi="Verdana"/>
                <w:sz w:val="14"/>
                <w:szCs w:val="14"/>
              </w:rPr>
            </w:pPr>
          </w:p>
          <w:p w14:paraId="6F118D2C" w14:textId="77777777" w:rsidR="005E6170" w:rsidRPr="0067564C" w:rsidRDefault="005E6170" w:rsidP="005E6170">
            <w:pPr>
              <w:spacing w:line="200" w:lineRule="exact"/>
              <w:rPr>
                <w:rFonts w:ascii="Verdana" w:hAnsi="Verdana"/>
                <w:sz w:val="14"/>
                <w:szCs w:val="14"/>
              </w:rPr>
            </w:pPr>
          </w:p>
          <w:p w14:paraId="0F61D0BE" w14:textId="77777777" w:rsidR="005E6170" w:rsidRPr="0067564C" w:rsidRDefault="005E6170" w:rsidP="005E6170">
            <w:pPr>
              <w:spacing w:line="200" w:lineRule="exact"/>
              <w:rPr>
                <w:rFonts w:ascii="Verdana" w:hAnsi="Verdana"/>
                <w:sz w:val="14"/>
                <w:szCs w:val="14"/>
              </w:rPr>
            </w:pPr>
          </w:p>
          <w:p w14:paraId="3691B0F6" w14:textId="77777777" w:rsidR="005E6170" w:rsidRPr="0067564C" w:rsidRDefault="005E6170" w:rsidP="005E6170">
            <w:pPr>
              <w:spacing w:line="200" w:lineRule="exact"/>
              <w:rPr>
                <w:rFonts w:ascii="Verdana" w:hAnsi="Verdana"/>
                <w:sz w:val="14"/>
                <w:szCs w:val="14"/>
              </w:rPr>
            </w:pPr>
          </w:p>
          <w:p w14:paraId="0E3EA017" w14:textId="77777777" w:rsidR="004548DD" w:rsidRPr="0067564C" w:rsidRDefault="005E6170" w:rsidP="005E6170">
            <w:pPr>
              <w:ind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13905A37" w14:textId="77777777" w:rsidR="005E6170" w:rsidRPr="0067564C" w:rsidRDefault="005E6170" w:rsidP="005E6170">
            <w:pPr>
              <w:spacing w:before="10" w:line="120" w:lineRule="exact"/>
              <w:rPr>
                <w:rFonts w:ascii="Verdana" w:hAnsi="Verdana"/>
                <w:sz w:val="16"/>
                <w:szCs w:val="16"/>
              </w:rPr>
            </w:pPr>
          </w:p>
          <w:p w14:paraId="23E1AAE0" w14:textId="77777777" w:rsidR="005E6170" w:rsidRPr="0067564C" w:rsidRDefault="005E6170" w:rsidP="005E6170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23652460" w14:textId="77777777" w:rsidR="005E6170" w:rsidRPr="0067564C" w:rsidRDefault="005E6170" w:rsidP="005E6170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7A3137E9" w14:textId="77777777" w:rsidR="005E6170" w:rsidRPr="0067564C" w:rsidRDefault="005E6170" w:rsidP="005E6170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4D3AD8F5" w14:textId="77777777" w:rsidR="004548DD" w:rsidRPr="0067564C" w:rsidRDefault="005E6170" w:rsidP="005E6170">
            <w:pPr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134" w:type="dxa"/>
            <w:vAlign w:val="center"/>
          </w:tcPr>
          <w:p w14:paraId="65A21DD2" w14:textId="77777777" w:rsidR="004548DD" w:rsidRPr="0067564C" w:rsidRDefault="005E6170" w:rsidP="005E6170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Required</w:t>
            </w:r>
          </w:p>
        </w:tc>
        <w:tc>
          <w:tcPr>
            <w:tcW w:w="2693" w:type="dxa"/>
            <w:shd w:val="clear" w:color="auto" w:fill="auto"/>
          </w:tcPr>
          <w:p w14:paraId="175EF3EF" w14:textId="77777777" w:rsidR="005E6170" w:rsidRPr="0067564C" w:rsidRDefault="005E6170" w:rsidP="0067564C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erna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k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(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) -i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erna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lly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proofErr w:type="gram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o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que</w:t>
            </w:r>
            <w:r w:rsidRPr="0067564C">
              <w:rPr>
                <w:rFonts w:ascii="Verdana" w:hAnsi="Verdana" w:cs="Arial"/>
                <w:sz w:val="16"/>
                <w:szCs w:val="16"/>
              </w:rPr>
              <w:t>ly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y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a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us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67564C">
              <w:rPr>
                <w:rFonts w:ascii="Verdana" w:hAnsi="Verdana" w:cs="Arial"/>
                <w:sz w:val="16"/>
                <w:szCs w:val="16"/>
              </w:rPr>
              <w:t>. 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67564C">
              <w:rPr>
                <w:rFonts w:ascii="Verdana" w:hAnsi="Verdana" w:cs="Arial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BA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in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  <w:p w14:paraId="30C0C7DB" w14:textId="77777777" w:rsidR="004548DD" w:rsidRPr="0067564C" w:rsidRDefault="005E6170" w:rsidP="0067564C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gram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andar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1361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6 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"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k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g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s -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erna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k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Nu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(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N)</w:t>
            </w:r>
            <w:r w:rsidRPr="0067564C">
              <w:rPr>
                <w:rFonts w:ascii="Verdana" w:hAnsi="Verdana" w:cs="Arial"/>
                <w:sz w:val="16"/>
                <w:szCs w:val="16"/>
              </w:rPr>
              <w:t>"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ver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1997-10-01</w:t>
            </w:r>
            <w:r w:rsidRPr="0067564C">
              <w:rPr>
                <w:rFonts w:ascii="Verdana" w:hAnsi="Verdana" w:cs="Arial"/>
                <w:sz w:val="16"/>
                <w:szCs w:val="16"/>
              </w:rPr>
              <w:t>,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r l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vAlign w:val="center"/>
          </w:tcPr>
          <w:p w14:paraId="6EBFE097" w14:textId="77777777" w:rsidR="004548DD" w:rsidRPr="0067564C" w:rsidRDefault="004548DD" w:rsidP="002B0912">
            <w:pPr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</w:pPr>
          </w:p>
        </w:tc>
      </w:tr>
      <w:tr w:rsidR="005E6170" w:rsidRPr="0067564C" w14:paraId="419BAB14" w14:textId="77777777" w:rsidTr="00EA6F5E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D85F2D9" w14:textId="77777777" w:rsidR="005E6170" w:rsidRPr="00FC3F0B" w:rsidRDefault="005E6170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27076" w14:textId="77777777" w:rsidR="005E6170" w:rsidRPr="0067564C" w:rsidRDefault="005E6170" w:rsidP="00EA6F5E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</w:p>
          <w:p w14:paraId="3C611BA2" w14:textId="77777777" w:rsidR="005E6170" w:rsidRPr="0067564C" w:rsidRDefault="005E6170" w:rsidP="00EA6F5E">
            <w:pPr>
              <w:ind w:left="97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z w:val="14"/>
                <w:szCs w:val="14"/>
              </w:rPr>
              <w:t>O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r</w:t>
            </w:r>
            <w:r w:rsidRPr="0067564C">
              <w:rPr>
                <w:rFonts w:ascii="Verdana" w:hAnsi="Verdana" w:cs="Arial"/>
                <w:sz w:val="14"/>
                <w:szCs w:val="14"/>
              </w:rPr>
              <w:t>}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6DFB9A" w14:textId="77777777" w:rsidR="005E6170" w:rsidRPr="002C6077" w:rsidRDefault="005E6170" w:rsidP="00EA6F5E">
            <w:pPr>
              <w:spacing w:before="8" w:line="170" w:lineRule="exact"/>
              <w:rPr>
                <w:rFonts w:ascii="Verdana" w:hAnsi="Verdana"/>
                <w:b/>
                <w:sz w:val="16"/>
                <w:szCs w:val="16"/>
              </w:rPr>
            </w:pPr>
          </w:p>
          <w:p w14:paraId="3A5A3669" w14:textId="77777777" w:rsidR="005E6170" w:rsidRPr="0067564C" w:rsidRDefault="005E6170" w:rsidP="00EA6F5E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67564C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6308A" w14:textId="77777777" w:rsidR="005E6170" w:rsidRPr="0067564C" w:rsidRDefault="005E6170" w:rsidP="00EA6F5E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66E0E22A" w14:textId="77777777" w:rsidR="005E6170" w:rsidRPr="0067564C" w:rsidRDefault="005E6170" w:rsidP="00EA6F5E">
            <w:pPr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162C3" w14:textId="77777777" w:rsidR="005E6170" w:rsidRPr="0067564C" w:rsidRDefault="005E6170" w:rsidP="00EA6F5E">
            <w:pPr>
              <w:spacing w:line="179" w:lineRule="exact"/>
              <w:ind w:left="97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6B632" w14:textId="77777777" w:rsidR="005E6170" w:rsidRPr="0067564C" w:rsidRDefault="005E6170" w:rsidP="00EA6F5E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68C87075" w14:textId="77777777" w:rsidR="005E6170" w:rsidRPr="0067564C" w:rsidRDefault="005E6170" w:rsidP="00EA6F5E">
            <w:pPr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8F1F9A" w14:textId="77777777" w:rsidR="005E6170" w:rsidRPr="0067564C" w:rsidRDefault="005E6170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Required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BC54C0" w14:textId="77777777" w:rsidR="005E6170" w:rsidRPr="0067564C" w:rsidRDefault="005E6170" w:rsidP="0067564C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,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gne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n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0C22B0" w14:textId="77777777" w:rsidR="005E6170" w:rsidRPr="0067564C" w:rsidRDefault="005E6170" w:rsidP="002B0912">
            <w:pPr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</w:pPr>
          </w:p>
        </w:tc>
      </w:tr>
      <w:tr w:rsidR="002E78D0" w:rsidRPr="0067564C" w14:paraId="3FF7DD85" w14:textId="77777777" w:rsidTr="002B0912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BFF02BF" w14:textId="77777777" w:rsidR="002E78D0" w:rsidRPr="00FC3F0B" w:rsidRDefault="002E78D0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5119231E" w14:textId="77777777" w:rsidR="002E78D0" w:rsidRPr="00FC3F0B" w:rsidRDefault="002E78D0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65058C" w14:textId="77777777" w:rsidR="002E78D0" w:rsidRPr="0067564C" w:rsidRDefault="002E78D0" w:rsidP="002B0912">
            <w:pPr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92A8EB" w14:textId="77777777" w:rsidR="002E78D0" w:rsidRPr="0067564C" w:rsidRDefault="002E78D0" w:rsidP="00EA6F5E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73023" w14:textId="77777777" w:rsidR="002E78D0" w:rsidRPr="0067564C" w:rsidRDefault="002E78D0" w:rsidP="00EA6F5E">
            <w:pPr>
              <w:spacing w:line="179" w:lineRule="exact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E96B7" w14:textId="77777777" w:rsidR="002E78D0" w:rsidRPr="0067564C" w:rsidRDefault="002E78D0" w:rsidP="00EA6F5E">
            <w:pPr>
              <w:spacing w:line="179" w:lineRule="exact"/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8C8D1" w14:textId="77777777" w:rsidR="00E341CD" w:rsidRDefault="00E341CD" w:rsidP="00EA6F5E">
            <w:pPr>
              <w:spacing w:line="179" w:lineRule="exact"/>
              <w:ind w:left="91"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</w:p>
          <w:p w14:paraId="079CC7B5" w14:textId="77777777" w:rsidR="002E78D0" w:rsidRPr="0067564C" w:rsidRDefault="002E78D0" w:rsidP="00EA6F5E">
            <w:pPr>
              <w:spacing w:line="179" w:lineRule="exact"/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34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A60CB3" w14:textId="77777777" w:rsidR="002E78D0" w:rsidRPr="0067564C" w:rsidRDefault="002E78D0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Required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41ED5F" w14:textId="77777777" w:rsidR="002E78D0" w:rsidRPr="0067564C" w:rsidRDefault="002E78D0" w:rsidP="0067564C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gne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n i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3C0DC9" w14:textId="77777777" w:rsidR="002E78D0" w:rsidRPr="0067564C" w:rsidRDefault="002E78D0" w:rsidP="002B0912">
            <w:pPr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</w:pPr>
            <w:r w:rsidRPr="0067564C"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  <w:t xml:space="preserve"> </w:t>
            </w:r>
          </w:p>
          <w:p w14:paraId="7FE99B4D" w14:textId="77777777" w:rsidR="002E78D0" w:rsidRPr="0067564C" w:rsidRDefault="002E78D0" w:rsidP="002B0912">
            <w:pPr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</w:pPr>
          </w:p>
        </w:tc>
      </w:tr>
      <w:tr w:rsidR="002E78D0" w:rsidRPr="0067564C" w14:paraId="320D0345" w14:textId="77777777" w:rsidTr="002B0912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2FA1D98" w14:textId="77777777" w:rsidR="002E78D0" w:rsidRPr="00FC3F0B" w:rsidRDefault="002E78D0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4E27BB" w14:textId="77777777" w:rsidR="002E78D0" w:rsidRPr="0067564C" w:rsidRDefault="002E78D0" w:rsidP="002B0912">
            <w:pPr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573722" w14:textId="77777777" w:rsidR="002E78D0" w:rsidRPr="0067564C" w:rsidRDefault="002E78D0" w:rsidP="00EA6F5E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EAD31F" w14:textId="77777777" w:rsidR="002E78D0" w:rsidRPr="0067564C" w:rsidRDefault="002E78D0" w:rsidP="00EA6F5E">
            <w:pPr>
              <w:spacing w:before="86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1EF7B" w14:textId="77777777" w:rsidR="002E78D0" w:rsidRPr="0067564C" w:rsidRDefault="002E78D0" w:rsidP="00EA6F5E">
            <w:pPr>
              <w:spacing w:before="86"/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D0EE6" w14:textId="77777777" w:rsidR="002E78D0" w:rsidRPr="0067564C" w:rsidRDefault="002E78D0" w:rsidP="00EA6F5E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  <w:p w14:paraId="62715B24" w14:textId="77777777" w:rsidR="002E78D0" w:rsidRPr="0067564C" w:rsidRDefault="002E78D0" w:rsidP="00EA6F5E">
            <w:pPr>
              <w:spacing w:before="1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C26482" w14:textId="7D255B4A" w:rsidR="002E78D0" w:rsidRPr="0067564C" w:rsidRDefault="008B0090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96AB18" w14:textId="77777777" w:rsidR="002E78D0" w:rsidRPr="0067564C" w:rsidRDefault="002E78D0" w:rsidP="0067564C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2E5F5A" w14:textId="77777777" w:rsidR="002E78D0" w:rsidRPr="0067564C" w:rsidRDefault="002E78D0" w:rsidP="002B0912">
            <w:pPr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</w:pPr>
          </w:p>
        </w:tc>
      </w:tr>
      <w:tr w:rsidR="002E78D0" w:rsidRPr="0067564C" w14:paraId="67BF8148" w14:textId="77777777" w:rsidTr="00EA6F5E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8434668" w14:textId="77777777" w:rsidR="002E78D0" w:rsidRPr="00FC3F0B" w:rsidRDefault="002E78D0" w:rsidP="00EA6F5E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0E38B" w14:textId="77777777" w:rsidR="002E78D0" w:rsidRPr="0067564C" w:rsidRDefault="002E78D0" w:rsidP="00EA6F5E">
            <w:pPr>
              <w:spacing w:before="86"/>
              <w:ind w:left="97" w:right="-2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60438" w14:textId="77777777" w:rsidR="002E78D0" w:rsidRPr="0067564C" w:rsidRDefault="002E78D0" w:rsidP="00EA6F5E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C9F13" w14:textId="77777777" w:rsidR="002E78D0" w:rsidRPr="0067564C" w:rsidRDefault="002E78D0" w:rsidP="00EA6F5E">
            <w:pPr>
              <w:spacing w:before="86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F87B9" w14:textId="77777777" w:rsidR="002E78D0" w:rsidRPr="0067564C" w:rsidRDefault="002E78D0" w:rsidP="00EA6F5E">
            <w:pPr>
              <w:spacing w:before="86"/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6ACA7" w14:textId="77777777" w:rsidR="002E78D0" w:rsidRPr="0067564C" w:rsidRDefault="002E78D0" w:rsidP="00EA6F5E">
            <w:pPr>
              <w:spacing w:before="86"/>
              <w:ind w:left="90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BA8ACF" w14:textId="77777777" w:rsidR="002E78D0" w:rsidRPr="0067564C" w:rsidRDefault="002E78D0" w:rsidP="00EA6F5E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Required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6C290C" w14:textId="77777777" w:rsidR="002E78D0" w:rsidRPr="0067564C" w:rsidRDefault="002E78D0" w:rsidP="0067564C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, in a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ode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4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pub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 in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erna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6FA952" w14:textId="77777777" w:rsidR="002E78D0" w:rsidRPr="0067564C" w:rsidRDefault="002E78D0" w:rsidP="00EA6F5E">
            <w:pPr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</w:pPr>
            <w:r w:rsidRPr="0067564C">
              <w:rPr>
                <w:rFonts w:ascii="Verdana" w:hAnsi="Verdana" w:cs="Arial"/>
                <w:sz w:val="16"/>
                <w:szCs w:val="16"/>
                <w:lang w:val="en-GB"/>
              </w:rPr>
              <w:t>BBAN</w:t>
            </w:r>
          </w:p>
        </w:tc>
      </w:tr>
      <w:tr w:rsidR="002E78D0" w:rsidRPr="0067564C" w14:paraId="6DD31544" w14:textId="77777777" w:rsidTr="002B0912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8CFA6D6" w14:textId="77777777" w:rsidR="002E78D0" w:rsidRPr="00FC3F0B" w:rsidRDefault="002E78D0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402701" w14:textId="77777777" w:rsidR="002E78D0" w:rsidRPr="00FC3F0B" w:rsidRDefault="002E78D0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4FADF" w14:textId="77777777" w:rsidR="002E78D0" w:rsidRPr="0067564C" w:rsidRDefault="002E78D0" w:rsidP="00EA6F5E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92EFA" w14:textId="77777777" w:rsidR="002E78D0" w:rsidRPr="0067564C" w:rsidRDefault="002E78D0" w:rsidP="00EA6F5E">
            <w:pPr>
              <w:spacing w:before="86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C113A" w14:textId="77777777" w:rsidR="002E78D0" w:rsidRPr="0067564C" w:rsidRDefault="002E78D0" w:rsidP="00EA6F5E">
            <w:pPr>
              <w:spacing w:before="86"/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3DA0D6" w14:textId="77777777" w:rsidR="002E78D0" w:rsidRPr="0067564C" w:rsidRDefault="002E78D0" w:rsidP="00EA6F5E">
            <w:pPr>
              <w:spacing w:before="86"/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4FDF26" w14:textId="77777777" w:rsidR="002E78D0" w:rsidRPr="0067564C" w:rsidRDefault="002E78D0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Required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30917D" w14:textId="77777777" w:rsidR="002E78D0" w:rsidRPr="0067564C" w:rsidRDefault="002E78D0" w:rsidP="0067564C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urren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in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proofErr w:type="gramStart"/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d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4A5CB4" w14:textId="7B4561BB" w:rsidR="002E78D0" w:rsidRPr="0067564C" w:rsidRDefault="002E78D0" w:rsidP="002B0912">
            <w:pPr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</w:pPr>
          </w:p>
        </w:tc>
      </w:tr>
      <w:tr w:rsidR="002E78D0" w:rsidRPr="0067564C" w14:paraId="0A009B6E" w14:textId="77777777" w:rsidTr="002B0912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5E3D487" w14:textId="77777777" w:rsidR="002E78D0" w:rsidRPr="00FC3F0B" w:rsidRDefault="002E78D0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5D1E94" w14:textId="77777777" w:rsidR="002E78D0" w:rsidRPr="00FC3F0B" w:rsidRDefault="002E78D0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ADDF2" w14:textId="77777777" w:rsidR="002E78D0" w:rsidRPr="0067564C" w:rsidRDefault="002E78D0" w:rsidP="00EA6F5E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31D16003" w14:textId="77777777" w:rsidR="002E78D0" w:rsidRPr="0067564C" w:rsidRDefault="002E78D0" w:rsidP="00EA6F5E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5D176D" w14:textId="77777777" w:rsidR="002E78D0" w:rsidRPr="0067564C" w:rsidRDefault="002E78D0" w:rsidP="00EA6F5E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36587D40" w14:textId="77777777" w:rsidR="002E78D0" w:rsidRPr="0067564C" w:rsidRDefault="002E78D0" w:rsidP="00EA6F5E">
            <w:pPr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9D31E" w14:textId="77777777" w:rsidR="002E78D0" w:rsidRPr="0067564C" w:rsidRDefault="002E78D0" w:rsidP="00EA6F5E">
            <w:pPr>
              <w:spacing w:before="11" w:line="260" w:lineRule="exact"/>
              <w:rPr>
                <w:rFonts w:ascii="Verdana" w:hAnsi="Verdana"/>
                <w:sz w:val="14"/>
                <w:szCs w:val="14"/>
              </w:rPr>
            </w:pPr>
          </w:p>
          <w:p w14:paraId="08B5220F" w14:textId="77777777" w:rsidR="002E78D0" w:rsidRPr="0067564C" w:rsidRDefault="002E78D0" w:rsidP="00EA6F5E">
            <w:pPr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84C2D" w14:textId="77777777" w:rsidR="002E78D0" w:rsidRPr="0067564C" w:rsidRDefault="002E78D0" w:rsidP="00EA6F5E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15BF3311" w14:textId="77777777" w:rsidR="002E78D0" w:rsidRPr="0067564C" w:rsidRDefault="002E78D0" w:rsidP="00EA6F5E">
            <w:pPr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67564C">
              <w:rPr>
                <w:rFonts w:ascii="Verdana" w:hAnsi="Verdana" w:cs="Arial"/>
                <w:sz w:val="16"/>
                <w:szCs w:val="16"/>
              </w:rPr>
              <w:t>0 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16C90C" w14:textId="77777777" w:rsidR="002E78D0" w:rsidRPr="0067564C" w:rsidRDefault="002E78D0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Required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2BC233" w14:textId="77777777" w:rsidR="002E78D0" w:rsidRPr="0067564C" w:rsidRDefault="002E78D0" w:rsidP="0067564C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as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gne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g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 in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agre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w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in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orde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o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prov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add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l 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ea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C60D7F" w14:textId="77777777" w:rsidR="002E78D0" w:rsidRPr="0067564C" w:rsidRDefault="00F04566" w:rsidP="002B0912">
            <w:pPr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</w:pPr>
            <w:r w:rsidRPr="00F909DB">
              <w:rPr>
                <w:rFonts w:ascii="Verdana" w:hAnsi="Verdana"/>
                <w:sz w:val="16"/>
                <w:szCs w:val="16"/>
              </w:rPr>
              <w:t>Bank Account name and possible name given by the customer for the account. Will only be present if a name is given.</w:t>
            </w:r>
          </w:p>
        </w:tc>
      </w:tr>
      <w:tr w:rsidR="002E78D0" w:rsidRPr="0067564C" w14:paraId="2A047B88" w14:textId="77777777" w:rsidTr="002E78D0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</w:tcPr>
          <w:p w14:paraId="545779B7" w14:textId="77777777" w:rsidR="002E78D0" w:rsidRPr="00FC3F0B" w:rsidRDefault="002E78D0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3AE54882" w14:textId="77777777" w:rsidR="002E78D0" w:rsidRPr="00FC3F0B" w:rsidRDefault="002E78D0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1B73B4" w14:textId="77777777" w:rsidR="002E78D0" w:rsidRPr="00FC3F0B" w:rsidRDefault="002E78D0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27703" w14:textId="77777777" w:rsidR="002E78D0" w:rsidRPr="0067564C" w:rsidRDefault="002E78D0" w:rsidP="00EA6F5E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140C97E4" w14:textId="77777777" w:rsidR="002E78D0" w:rsidRPr="0067564C" w:rsidRDefault="002E78D0" w:rsidP="00EA6F5E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r w:rsidRPr="0067564C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BCB96" w14:textId="77777777" w:rsidR="002E78D0" w:rsidRPr="0067564C" w:rsidRDefault="002E78D0" w:rsidP="00EA6F5E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252E1774" w14:textId="77777777" w:rsidR="002E78D0" w:rsidRPr="0067564C" w:rsidRDefault="002E78D0" w:rsidP="00EA6F5E">
            <w:pPr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nr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68E6F" w14:textId="77777777" w:rsidR="002E78D0" w:rsidRPr="0067564C" w:rsidRDefault="002E78D0" w:rsidP="00EA6F5E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</w:p>
          <w:p w14:paraId="51D33B99" w14:textId="77777777" w:rsidR="002E78D0" w:rsidRPr="0067564C" w:rsidRDefault="002E78D0" w:rsidP="00EA6F5E">
            <w:pPr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23F6A" w14:textId="77777777" w:rsidR="002E78D0" w:rsidRPr="0067564C" w:rsidRDefault="002E78D0" w:rsidP="00EA6F5E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y</w:t>
            </w:r>
          </w:p>
          <w:p w14:paraId="7E678F62" w14:textId="77777777" w:rsidR="002E78D0" w:rsidRPr="0067564C" w:rsidRDefault="002E78D0" w:rsidP="00EA6F5E">
            <w:pPr>
              <w:spacing w:line="182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</w:p>
          <w:p w14:paraId="65F4A68C" w14:textId="77777777" w:rsidR="002E78D0" w:rsidRPr="0067564C" w:rsidRDefault="002E78D0" w:rsidP="00EA6F5E">
            <w:pPr>
              <w:spacing w:before="1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A6441D" w14:textId="1795FD4C" w:rsidR="002E78D0" w:rsidRPr="0067564C" w:rsidRDefault="001C7261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900506" w14:textId="77777777" w:rsidR="002E78D0" w:rsidRPr="0067564C" w:rsidRDefault="002E78D0" w:rsidP="0067564C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ega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lly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D6DA7" w14:textId="77777777" w:rsidR="002E78D0" w:rsidRPr="0067564C" w:rsidRDefault="002E78D0" w:rsidP="002B091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E7329B" w:rsidRPr="0067564C" w14:paraId="5AD87712" w14:textId="77777777" w:rsidTr="00EA6F5E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903DE69" w14:textId="77777777" w:rsidR="00E7329B" w:rsidRPr="00FC3F0B" w:rsidRDefault="00E7329B" w:rsidP="00EA6F5E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7818FD" w14:textId="77777777" w:rsidR="00E7329B" w:rsidRPr="00FC3F0B" w:rsidRDefault="00E7329B" w:rsidP="00EA6F5E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63A09D" w14:textId="77777777" w:rsidR="00E7329B" w:rsidRPr="0067564C" w:rsidRDefault="00E7329B" w:rsidP="00EA6F5E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0F1586DF" w14:textId="77777777" w:rsidR="00E7329B" w:rsidRPr="0067564C" w:rsidRDefault="00E7329B" w:rsidP="00EA6F5E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E3D8B3" w14:textId="77777777" w:rsidR="00E7329B" w:rsidRPr="0067564C" w:rsidRDefault="00E7329B" w:rsidP="00EA6F5E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0AFD3401" w14:textId="77777777" w:rsidR="00E7329B" w:rsidRPr="0067564C" w:rsidRDefault="00E7329B" w:rsidP="00EA6F5E">
            <w:pPr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0D033" w14:textId="77777777" w:rsidR="00E7329B" w:rsidRPr="0067564C" w:rsidRDefault="00E7329B" w:rsidP="00EA6F5E">
            <w:pPr>
              <w:spacing w:before="11" w:line="260" w:lineRule="exact"/>
              <w:rPr>
                <w:rFonts w:ascii="Verdana" w:hAnsi="Verdana"/>
                <w:sz w:val="14"/>
                <w:szCs w:val="14"/>
              </w:rPr>
            </w:pPr>
          </w:p>
          <w:p w14:paraId="35FFF318" w14:textId="77777777" w:rsidR="00E7329B" w:rsidRPr="0067564C" w:rsidRDefault="00E7329B" w:rsidP="00EA6F5E">
            <w:pPr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1DACE5" w14:textId="77777777" w:rsidR="00E7329B" w:rsidRPr="0067564C" w:rsidRDefault="00E7329B" w:rsidP="00EA6F5E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087EAA7B" w14:textId="77777777" w:rsidR="00E7329B" w:rsidRPr="0067564C" w:rsidRDefault="00E7329B" w:rsidP="00EA6F5E">
            <w:pPr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14</w:t>
            </w:r>
            <w:r w:rsidRPr="0067564C">
              <w:rPr>
                <w:rFonts w:ascii="Verdana" w:hAnsi="Verdana" w:cs="Arial"/>
                <w:sz w:val="16"/>
                <w:szCs w:val="16"/>
              </w:rPr>
              <w:t>0 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5EE9A0" w14:textId="1C18CAF1" w:rsidR="00E7329B" w:rsidRPr="0067564C" w:rsidRDefault="001C7261" w:rsidP="00EA6F5E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5A121" w14:textId="77777777" w:rsidR="00E7329B" w:rsidRPr="0067564C" w:rsidRDefault="00E7329B" w:rsidP="0067564C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h a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par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proofErr w:type="gramStart"/>
            <w:r w:rsidRPr="0067564C">
              <w:rPr>
                <w:rFonts w:ascii="Verdana" w:hAnsi="Verdana" w:cs="Arial"/>
                <w:sz w:val="16"/>
                <w:szCs w:val="16"/>
              </w:rPr>
              <w:t xml:space="preserve">is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k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h is</w:t>
            </w:r>
            <w:r w:rsid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lly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par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732829" w14:textId="77777777" w:rsidR="00E7329B" w:rsidRPr="0067564C" w:rsidRDefault="00E7329B" w:rsidP="00EA6F5E">
            <w:pPr>
              <w:rPr>
                <w:rFonts w:ascii="Verdana" w:hAnsi="Verdana" w:cs="Arial"/>
                <w:color w:val="999999"/>
                <w:sz w:val="16"/>
                <w:szCs w:val="16"/>
                <w:lang w:val="en-GB"/>
              </w:rPr>
            </w:pPr>
          </w:p>
        </w:tc>
      </w:tr>
      <w:tr w:rsidR="00E7329B" w:rsidRPr="0067564C" w14:paraId="66586B58" w14:textId="77777777" w:rsidTr="002B0912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D5CE700" w14:textId="77777777" w:rsidR="00E7329B" w:rsidRPr="00FC3F0B" w:rsidRDefault="00E7329B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3016AF56" w14:textId="77777777" w:rsidR="00E7329B" w:rsidRPr="00FC3F0B" w:rsidRDefault="00E7329B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5142E4" w14:textId="77777777" w:rsidR="00E7329B" w:rsidRPr="00FC3F0B" w:rsidRDefault="00E7329B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01E10" w14:textId="77777777" w:rsidR="00E7329B" w:rsidRPr="00887F85" w:rsidRDefault="00E7329B" w:rsidP="00EA6F5E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z w:val="16"/>
                <w:szCs w:val="16"/>
              </w:rPr>
              <w:t>++++</w:t>
            </w:r>
            <w:proofErr w:type="spellStart"/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z w:val="16"/>
                <w:szCs w:val="16"/>
              </w:rPr>
              <w:t>l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0E21C2" w14:textId="77777777" w:rsidR="00E7329B" w:rsidRPr="00887F85" w:rsidRDefault="00E7329B" w:rsidP="00EA6F5E">
            <w:pPr>
              <w:spacing w:before="86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z w:val="16"/>
                <w:szCs w:val="16"/>
              </w:rPr>
              <w:t>l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proofErr w:type="spellEnd"/>
            <w:r w:rsidRPr="00887F85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1D010" w14:textId="77777777" w:rsidR="00E7329B" w:rsidRPr="00887F85" w:rsidRDefault="00E7329B" w:rsidP="00EA6F5E">
            <w:pPr>
              <w:spacing w:before="86"/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887F85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887F85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887F85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887F85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887F85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7E5AF" w14:textId="77777777" w:rsidR="00E7329B" w:rsidRPr="00887F85" w:rsidRDefault="00E7329B" w:rsidP="00EA6F5E">
            <w:pPr>
              <w:spacing w:before="86"/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887F8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887F85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32552" w14:textId="77777777" w:rsidR="00E7329B" w:rsidRPr="00887F85" w:rsidRDefault="004F413D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BB7DDA" w14:textId="77777777" w:rsidR="00E7329B" w:rsidRPr="00887F85" w:rsidRDefault="00E7329B" w:rsidP="0067564C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887F8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z w:val="16"/>
                <w:szCs w:val="16"/>
              </w:rPr>
              <w:t>l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887F85">
              <w:rPr>
                <w:rFonts w:ascii="Verdana" w:hAnsi="Verdana" w:cs="Arial"/>
                <w:sz w:val="16"/>
                <w:szCs w:val="16"/>
              </w:rPr>
              <w:t>d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z w:val="16"/>
                <w:szCs w:val="16"/>
              </w:rPr>
              <w:t>a</w:t>
            </w:r>
            <w:r w:rsidR="0067564C" w:rsidRPr="00887F85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z w:val="16"/>
                <w:szCs w:val="16"/>
              </w:rPr>
              <w:t>c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addres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r w:rsidRPr="00887F85">
              <w:rPr>
                <w:rFonts w:ascii="Verdana" w:hAnsi="Verdana" w:cs="Arial"/>
                <w:sz w:val="16"/>
                <w:szCs w:val="16"/>
              </w:rPr>
              <w:t>d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z w:val="16"/>
                <w:szCs w:val="16"/>
              </w:rPr>
              <w:t>l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es</w:t>
            </w:r>
            <w:r w:rsidRPr="00887F85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D7DD7B" w14:textId="77777777" w:rsidR="00E7329B" w:rsidRPr="00887F85" w:rsidRDefault="00F04566" w:rsidP="002B0912">
            <w:pPr>
              <w:rPr>
                <w:rFonts w:ascii="Verdana" w:hAnsi="Verdana" w:cs="Arial"/>
                <w:color w:val="999999"/>
                <w:sz w:val="16"/>
                <w:szCs w:val="16"/>
              </w:rPr>
            </w:pPr>
            <w:r w:rsidRPr="00F909DB">
              <w:rPr>
                <w:rFonts w:ascii="Verdana" w:hAnsi="Verdana" w:cs="Arial"/>
                <w:spacing w:val="1"/>
                <w:sz w:val="16"/>
                <w:szCs w:val="16"/>
              </w:rPr>
              <w:t>Utilize either the structured or the unstructured address elements</w:t>
            </w:r>
          </w:p>
        </w:tc>
      </w:tr>
      <w:tr w:rsidR="00E7329B" w:rsidRPr="0067564C" w14:paraId="32F280E2" w14:textId="77777777" w:rsidTr="002B0912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91B053E" w14:textId="77777777" w:rsidR="00E7329B" w:rsidRPr="00FC3F0B" w:rsidRDefault="00E7329B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A4FDD4" w14:textId="77777777" w:rsidR="00E7329B" w:rsidRPr="00FC3F0B" w:rsidRDefault="00E7329B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A93D7" w14:textId="77777777" w:rsidR="00E7329B" w:rsidRPr="00887F85" w:rsidRDefault="00E7329B" w:rsidP="00EA6F5E">
            <w:pPr>
              <w:spacing w:before="28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z w:val="16"/>
                <w:szCs w:val="16"/>
              </w:rPr>
              <w:t>me</w:t>
            </w:r>
            <w:proofErr w:type="spellEnd"/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F69989" w14:textId="77777777" w:rsidR="00E7329B" w:rsidRPr="00887F85" w:rsidRDefault="00E7329B" w:rsidP="00EA6F5E">
            <w:pPr>
              <w:spacing w:before="28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887F85">
              <w:rPr>
                <w:rFonts w:ascii="Verdana" w:hAnsi="Verdana" w:cs="Arial"/>
                <w:sz w:val="16"/>
                <w:szCs w:val="16"/>
              </w:rPr>
              <w:t>m</w:t>
            </w:r>
            <w:proofErr w:type="spellEnd"/>
            <w:r w:rsidRPr="00887F85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D157B" w14:textId="77777777" w:rsidR="00E7329B" w:rsidRPr="00887F85" w:rsidRDefault="00E7329B" w:rsidP="00EA6F5E">
            <w:pPr>
              <w:spacing w:before="28"/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887F85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887F85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887F85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887F85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887F85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DDB11" w14:textId="77777777" w:rsidR="00E7329B" w:rsidRPr="00887F85" w:rsidRDefault="00E7329B" w:rsidP="00EA6F5E">
            <w:pPr>
              <w:spacing w:before="28"/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887F85">
              <w:rPr>
                <w:rFonts w:ascii="Verdana" w:hAnsi="Verdana" w:cs="Arial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887F85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29C450" w14:textId="77777777" w:rsidR="00E7329B" w:rsidRPr="00887F85" w:rsidRDefault="004F413D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5D0030" w14:textId="77777777" w:rsidR="00E7329B" w:rsidRPr="00887F85" w:rsidRDefault="00E7329B" w:rsidP="0067564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887F8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887F85">
              <w:rPr>
                <w:rFonts w:ascii="Verdana" w:hAnsi="Verdana" w:cs="Arial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z w:val="16"/>
                <w:szCs w:val="16"/>
              </w:rPr>
              <w:t>f a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horough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are</w:t>
            </w:r>
            <w:r w:rsidRPr="00887F85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DD0415" w14:textId="77777777" w:rsidR="00E7329B" w:rsidRPr="00887F85" w:rsidRDefault="00E7329B" w:rsidP="002B0912">
            <w:pPr>
              <w:rPr>
                <w:rFonts w:ascii="Verdana" w:hAnsi="Verdana" w:cs="Arial"/>
                <w:color w:val="999999"/>
                <w:sz w:val="16"/>
                <w:szCs w:val="16"/>
              </w:rPr>
            </w:pPr>
          </w:p>
        </w:tc>
      </w:tr>
      <w:tr w:rsidR="00E7329B" w:rsidRPr="0067564C" w14:paraId="20EB8B50" w14:textId="77777777" w:rsidTr="002B0912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C471D1E" w14:textId="77777777" w:rsidR="00E7329B" w:rsidRPr="00FC3F0B" w:rsidRDefault="00E7329B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34D885" w14:textId="77777777" w:rsidR="00E7329B" w:rsidRPr="00FC3F0B" w:rsidRDefault="00E7329B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63513D" w14:textId="77777777" w:rsidR="00E7329B" w:rsidRPr="00887F85" w:rsidRDefault="00E7329B" w:rsidP="00EA6F5E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887F85">
              <w:rPr>
                <w:rFonts w:ascii="Verdana" w:hAnsi="Verdana" w:cs="Arial"/>
                <w:sz w:val="16"/>
                <w:szCs w:val="16"/>
              </w:rPr>
              <w:t>il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ngN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887F8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887F85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072CA" w14:textId="77777777" w:rsidR="00E7329B" w:rsidRPr="00887F85" w:rsidRDefault="00E7329B" w:rsidP="00EA6F5E">
            <w:pPr>
              <w:spacing w:before="86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887F85">
              <w:rPr>
                <w:rFonts w:ascii="Verdana" w:hAnsi="Verdana" w:cs="Arial"/>
                <w:sz w:val="16"/>
                <w:szCs w:val="16"/>
              </w:rPr>
              <w:t>l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proofErr w:type="spellEnd"/>
            <w:r w:rsidRPr="00887F85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0A339" w14:textId="77777777" w:rsidR="00E7329B" w:rsidRPr="00887F85" w:rsidRDefault="00E7329B" w:rsidP="00EA6F5E">
            <w:pPr>
              <w:spacing w:before="86"/>
              <w:ind w:left="92" w:right="-20"/>
              <w:rPr>
                <w:rFonts w:ascii="Verdana" w:hAnsi="Verdana" w:cs="Arial"/>
                <w:sz w:val="14"/>
                <w:szCs w:val="14"/>
              </w:rPr>
            </w:pPr>
            <w:r w:rsidRPr="00887F85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887F85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887F85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887F85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887F85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729481" w14:textId="77777777" w:rsidR="00E7329B" w:rsidRPr="00887F85" w:rsidRDefault="00E7329B" w:rsidP="00EA6F5E">
            <w:pPr>
              <w:spacing w:before="86"/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887F85">
              <w:rPr>
                <w:rFonts w:ascii="Verdana" w:hAnsi="Verdana" w:cs="Arial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887F85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B7E7B0" w14:textId="77777777" w:rsidR="00E7329B" w:rsidRPr="00887F85" w:rsidRDefault="004F413D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402813" w14:textId="77777777" w:rsidR="00E7329B" w:rsidRPr="00887F85" w:rsidRDefault="00E7329B" w:rsidP="0067564C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Nu</w:t>
            </w:r>
            <w:r w:rsidRPr="00887F8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887F85">
              <w:rPr>
                <w:rFonts w:ascii="Verdana" w:hAnsi="Verdana" w:cs="Arial"/>
                <w:sz w:val="16"/>
                <w:szCs w:val="16"/>
              </w:rPr>
              <w:t>r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ha</w:t>
            </w:r>
            <w:r w:rsidRPr="00887F85">
              <w:rPr>
                <w:rFonts w:ascii="Verdana" w:hAnsi="Verdana" w:cs="Arial"/>
                <w:sz w:val="16"/>
                <w:szCs w:val="16"/>
              </w:rPr>
              <w:t>t 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887F85">
              <w:rPr>
                <w:rFonts w:ascii="Verdana" w:hAnsi="Verdana" w:cs="Arial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po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z w:val="16"/>
                <w:szCs w:val="16"/>
              </w:rPr>
              <w:t>n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z w:val="16"/>
                <w:szCs w:val="16"/>
              </w:rPr>
              <w:t>f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bu</w:t>
            </w:r>
            <w:r w:rsidRPr="00887F85">
              <w:rPr>
                <w:rFonts w:ascii="Verdana" w:hAnsi="Verdana" w:cs="Arial"/>
                <w:sz w:val="16"/>
                <w:szCs w:val="16"/>
              </w:rPr>
              <w:t>il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887F85">
              <w:rPr>
                <w:rFonts w:ascii="Verdana" w:hAnsi="Verdana" w:cs="Arial"/>
                <w:sz w:val="16"/>
                <w:szCs w:val="16"/>
              </w:rPr>
              <w:t>g</w:t>
            </w:r>
            <w:r w:rsidR="0067564C" w:rsidRPr="00887F85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n a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4E3247" w14:textId="77777777" w:rsidR="00E7329B" w:rsidRPr="00887F85" w:rsidRDefault="00E7329B" w:rsidP="002B0912">
            <w:pPr>
              <w:rPr>
                <w:rFonts w:ascii="Verdana" w:hAnsi="Verdana" w:cs="Arial"/>
                <w:color w:val="999999"/>
                <w:sz w:val="16"/>
                <w:szCs w:val="16"/>
              </w:rPr>
            </w:pPr>
          </w:p>
        </w:tc>
      </w:tr>
      <w:tr w:rsidR="00E7329B" w:rsidRPr="0067564C" w14:paraId="0B15BDAD" w14:textId="77777777" w:rsidTr="002B0912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74C346A" w14:textId="77777777" w:rsidR="00E7329B" w:rsidRPr="00FC3F0B" w:rsidRDefault="00E7329B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836A67" w14:textId="77777777" w:rsidR="00E7329B" w:rsidRPr="00FC3F0B" w:rsidRDefault="00E7329B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5A51E" w14:textId="77777777" w:rsidR="00E7329B" w:rsidRPr="00887F85" w:rsidRDefault="00E7329B" w:rsidP="00EA6F5E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7CEC5679" w14:textId="77777777" w:rsidR="00E7329B" w:rsidRPr="00887F85" w:rsidRDefault="00E7329B" w:rsidP="00EA6F5E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887F85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E536D" w14:textId="77777777" w:rsidR="00E7329B" w:rsidRPr="00887F85" w:rsidRDefault="00E7329B" w:rsidP="00EA6F5E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4D932CA0" w14:textId="77777777" w:rsidR="00E7329B" w:rsidRPr="00887F85" w:rsidRDefault="00E7329B" w:rsidP="00EA6F5E">
            <w:pPr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proofErr w:type="spellEnd"/>
            <w:r w:rsidRPr="00887F85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3E086" w14:textId="77777777" w:rsidR="00E7329B" w:rsidRPr="00887F85" w:rsidRDefault="00E7329B" w:rsidP="00EA6F5E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</w:p>
          <w:p w14:paraId="55694BD2" w14:textId="77777777" w:rsidR="00E7329B" w:rsidRPr="00887F85" w:rsidRDefault="00E7329B" w:rsidP="00EA6F5E">
            <w:pPr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887F85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887F85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887F85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887F85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887F85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E9AA5" w14:textId="77777777" w:rsidR="00E7329B" w:rsidRPr="00887F85" w:rsidRDefault="00E7329B" w:rsidP="00EA6F5E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50CF803C" w14:textId="77777777" w:rsidR="00E7329B" w:rsidRPr="00887F85" w:rsidRDefault="00E7329B" w:rsidP="00EA6F5E">
            <w:pPr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887F85">
              <w:rPr>
                <w:rFonts w:ascii="Verdana" w:hAnsi="Verdana" w:cs="Arial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887F85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7764E6" w14:textId="77777777" w:rsidR="00E7329B" w:rsidRPr="00887F85" w:rsidRDefault="004F413D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66A2FF" w14:textId="77777777" w:rsidR="00E7329B" w:rsidRPr="00887F85" w:rsidRDefault="00E7329B" w:rsidP="0067564C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887F85">
              <w:rPr>
                <w:rFonts w:ascii="Verdana" w:hAnsi="Verdana" w:cs="Arial"/>
                <w:sz w:val="16"/>
                <w:szCs w:val="16"/>
              </w:rPr>
              <w:t>g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f a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grou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p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and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/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z w:val="16"/>
                <w:szCs w:val="16"/>
              </w:rPr>
              <w:t>r</w:t>
            </w:r>
            <w:r w:rsidR="0067564C" w:rsidRPr="00887F85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nu</w:t>
            </w:r>
            <w:r w:rsidRPr="00887F8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ha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t is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adde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a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z w:val="16"/>
                <w:szCs w:val="16"/>
              </w:rPr>
              <w:t>l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addre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o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887F85">
              <w:rPr>
                <w:rFonts w:ascii="Verdana" w:hAnsi="Verdana" w:cs="Arial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887F8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z w:val="16"/>
                <w:szCs w:val="16"/>
              </w:rPr>
              <w:t>il.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87E981" w14:textId="77777777" w:rsidR="00E7329B" w:rsidRPr="00887F85" w:rsidRDefault="00E7329B" w:rsidP="002B0912">
            <w:pPr>
              <w:rPr>
                <w:rFonts w:ascii="Verdana" w:hAnsi="Verdana" w:cs="Arial"/>
                <w:color w:val="999999"/>
                <w:sz w:val="16"/>
                <w:szCs w:val="16"/>
              </w:rPr>
            </w:pPr>
          </w:p>
        </w:tc>
      </w:tr>
      <w:tr w:rsidR="00E7329B" w:rsidRPr="0067564C" w14:paraId="1949E449" w14:textId="77777777" w:rsidTr="002B0912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C1A5815" w14:textId="77777777" w:rsidR="00E7329B" w:rsidRPr="00FC3F0B" w:rsidRDefault="00E7329B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B20D58" w14:textId="77777777" w:rsidR="00E7329B" w:rsidRPr="00FC3F0B" w:rsidRDefault="00E7329B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6E281" w14:textId="77777777" w:rsidR="00E7329B" w:rsidRPr="00887F85" w:rsidRDefault="00E7329B" w:rsidP="00EA6F5E">
            <w:pPr>
              <w:spacing w:before="9" w:line="130" w:lineRule="exact"/>
              <w:rPr>
                <w:rFonts w:ascii="Verdana" w:hAnsi="Verdana"/>
                <w:sz w:val="16"/>
                <w:szCs w:val="16"/>
              </w:rPr>
            </w:pPr>
          </w:p>
          <w:p w14:paraId="091C3A52" w14:textId="77777777" w:rsidR="00E7329B" w:rsidRPr="00887F85" w:rsidRDefault="00E7329B" w:rsidP="00EA6F5E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887F85">
              <w:rPr>
                <w:rFonts w:ascii="Verdana" w:hAnsi="Verdana" w:cs="Arial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887F8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887F85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60BE5" w14:textId="77777777" w:rsidR="00E7329B" w:rsidRPr="00887F85" w:rsidRDefault="00E7329B" w:rsidP="00EA6F5E">
            <w:pPr>
              <w:spacing w:before="9" w:line="130" w:lineRule="exact"/>
              <w:rPr>
                <w:rFonts w:ascii="Verdana" w:hAnsi="Verdana"/>
                <w:sz w:val="16"/>
                <w:szCs w:val="16"/>
              </w:rPr>
            </w:pPr>
          </w:p>
          <w:p w14:paraId="6C331B31" w14:textId="77777777" w:rsidR="00E7329B" w:rsidRPr="00887F85" w:rsidRDefault="00E7329B" w:rsidP="00EA6F5E">
            <w:pPr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887F85">
              <w:rPr>
                <w:rFonts w:ascii="Verdana" w:hAnsi="Verdana" w:cs="Arial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887F8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proofErr w:type="spellEnd"/>
            <w:r w:rsidRPr="00887F85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7202E" w14:textId="77777777" w:rsidR="00E7329B" w:rsidRPr="00887F85" w:rsidRDefault="00E7329B" w:rsidP="00EA6F5E">
            <w:pPr>
              <w:spacing w:before="9" w:line="130" w:lineRule="exact"/>
              <w:rPr>
                <w:rFonts w:ascii="Verdana" w:hAnsi="Verdana"/>
                <w:sz w:val="14"/>
                <w:szCs w:val="14"/>
              </w:rPr>
            </w:pPr>
          </w:p>
          <w:p w14:paraId="498A8ECE" w14:textId="77777777" w:rsidR="00E7329B" w:rsidRPr="00887F85" w:rsidRDefault="00E7329B" w:rsidP="00EA6F5E">
            <w:pPr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887F85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887F85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887F85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887F85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887F85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545AF" w14:textId="77777777" w:rsidR="00E7329B" w:rsidRPr="00887F85" w:rsidRDefault="00E7329B" w:rsidP="00EA6F5E">
            <w:pPr>
              <w:spacing w:before="9" w:line="130" w:lineRule="exact"/>
              <w:rPr>
                <w:rFonts w:ascii="Verdana" w:hAnsi="Verdana"/>
                <w:sz w:val="16"/>
                <w:szCs w:val="16"/>
              </w:rPr>
            </w:pPr>
          </w:p>
          <w:p w14:paraId="709F2409" w14:textId="77777777" w:rsidR="00E7329B" w:rsidRPr="00887F85" w:rsidRDefault="00E7329B" w:rsidP="00EA6F5E">
            <w:pPr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887F85">
              <w:rPr>
                <w:rFonts w:ascii="Verdana" w:hAnsi="Verdana" w:cs="Arial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887F85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3668D4" w14:textId="77777777" w:rsidR="00E7329B" w:rsidRPr="00887F85" w:rsidRDefault="004F413D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6054B9" w14:textId="77777777" w:rsidR="00E7329B" w:rsidRPr="00887F85" w:rsidRDefault="00E7329B" w:rsidP="0067564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887F8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887F85">
              <w:rPr>
                <w:rFonts w:ascii="Verdana" w:hAnsi="Verdana" w:cs="Arial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f a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bu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-u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p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area</w:t>
            </w:r>
            <w:r w:rsidRPr="00887F85">
              <w:rPr>
                <w:rFonts w:ascii="Verdana" w:hAnsi="Verdana" w:cs="Arial"/>
                <w:sz w:val="16"/>
                <w:szCs w:val="16"/>
              </w:rPr>
              <w:t>,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def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boundar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z w:val="16"/>
                <w:szCs w:val="16"/>
              </w:rPr>
              <w:t>,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887F85">
              <w:rPr>
                <w:rFonts w:ascii="Verdana" w:hAnsi="Verdana" w:cs="Arial"/>
                <w:sz w:val="16"/>
                <w:szCs w:val="16"/>
              </w:rPr>
              <w:t>d a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z w:val="16"/>
                <w:szCs w:val="16"/>
              </w:rPr>
              <w:t>l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z w:val="16"/>
                <w:szCs w:val="16"/>
              </w:rPr>
              <w:t>l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gover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887F8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9F1087" w14:textId="77777777" w:rsidR="00E7329B" w:rsidRPr="00887F85" w:rsidRDefault="00E7329B" w:rsidP="002B0912">
            <w:pPr>
              <w:rPr>
                <w:rFonts w:ascii="Verdana" w:hAnsi="Verdana" w:cs="Arial"/>
                <w:color w:val="999999"/>
                <w:sz w:val="16"/>
                <w:szCs w:val="16"/>
              </w:rPr>
            </w:pPr>
          </w:p>
        </w:tc>
      </w:tr>
      <w:tr w:rsidR="00E7329B" w:rsidRPr="0067564C" w14:paraId="1AC9E97C" w14:textId="77777777" w:rsidTr="002B0912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2C784CF" w14:textId="77777777" w:rsidR="00E7329B" w:rsidRPr="00FC3F0B" w:rsidRDefault="00E7329B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3ECD31" w14:textId="77777777" w:rsidR="00E7329B" w:rsidRPr="00FC3F0B" w:rsidRDefault="00E7329B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2C265" w14:textId="77777777" w:rsidR="00E7329B" w:rsidRPr="00887F85" w:rsidRDefault="00E7329B" w:rsidP="00EA6F5E">
            <w:pPr>
              <w:spacing w:before="28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z w:val="16"/>
                <w:szCs w:val="16"/>
              </w:rPr>
              <w:t>+++++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887F85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F85E42" w14:textId="77777777" w:rsidR="00E7329B" w:rsidRPr="00887F85" w:rsidRDefault="00E7329B" w:rsidP="00EA6F5E">
            <w:pPr>
              <w:spacing w:before="28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proofErr w:type="spellEnd"/>
            <w:r w:rsidRPr="00887F85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4BAFB" w14:textId="77777777" w:rsidR="00E7329B" w:rsidRPr="00887F85" w:rsidRDefault="00E7329B" w:rsidP="00EA6F5E">
            <w:pPr>
              <w:spacing w:before="28"/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887F85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887F85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887F85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887F85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887F85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60114" w14:textId="77777777" w:rsidR="00E7329B" w:rsidRPr="00887F85" w:rsidRDefault="00E7329B" w:rsidP="00EA6F5E">
            <w:pPr>
              <w:spacing w:before="28"/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887F85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244A90" w14:textId="77777777" w:rsidR="00E7329B" w:rsidRPr="00887F85" w:rsidRDefault="004F413D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4D382C" w14:textId="77777777" w:rsidR="00E7329B" w:rsidRPr="00887F85" w:rsidRDefault="00E7329B" w:rsidP="0067564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z w:val="16"/>
                <w:szCs w:val="16"/>
              </w:rPr>
              <w:t>h 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govern</w:t>
            </w:r>
            <w:r w:rsidRPr="00887F8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70E33A" w14:textId="77777777" w:rsidR="00E7329B" w:rsidRPr="00887F85" w:rsidRDefault="00E7329B" w:rsidP="002B0912">
            <w:pPr>
              <w:rPr>
                <w:rFonts w:ascii="Verdana" w:hAnsi="Verdana" w:cs="Arial"/>
                <w:color w:val="999999"/>
                <w:sz w:val="16"/>
                <w:szCs w:val="16"/>
              </w:rPr>
            </w:pPr>
          </w:p>
        </w:tc>
      </w:tr>
      <w:tr w:rsidR="00E7329B" w:rsidRPr="0067564C" w14:paraId="0E299D3B" w14:textId="77777777" w:rsidTr="002B0912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F0F037A" w14:textId="77777777" w:rsidR="00E7329B" w:rsidRPr="00FC3F0B" w:rsidRDefault="00E7329B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053976" w14:textId="77777777" w:rsidR="00E7329B" w:rsidRPr="00FC3F0B" w:rsidRDefault="00E7329B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7A2B0C" w14:textId="77777777" w:rsidR="00E7329B" w:rsidRPr="00887F85" w:rsidRDefault="00E7329B" w:rsidP="00EA6F5E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5ED25AA0" w14:textId="77777777" w:rsidR="00E7329B" w:rsidRPr="00887F85" w:rsidRDefault="00E7329B" w:rsidP="00EA6F5E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ddres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887F85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BA249" w14:textId="77777777" w:rsidR="00E7329B" w:rsidRPr="00887F85" w:rsidRDefault="00E7329B" w:rsidP="00EA6F5E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58BDB584" w14:textId="77777777" w:rsidR="00E7329B" w:rsidRPr="00887F85" w:rsidRDefault="00E7329B" w:rsidP="00EA6F5E">
            <w:pPr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drL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proofErr w:type="spellEnd"/>
            <w:r w:rsidRPr="00887F85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E9717B" w14:textId="77777777" w:rsidR="00E7329B" w:rsidRPr="00887F85" w:rsidRDefault="00E7329B" w:rsidP="00EA6F5E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</w:p>
          <w:p w14:paraId="16B33E13" w14:textId="77777777" w:rsidR="00E7329B" w:rsidRPr="00887F85" w:rsidRDefault="00E7329B" w:rsidP="00EA6F5E">
            <w:pPr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887F85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887F85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887F85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887F85">
              <w:rPr>
                <w:rFonts w:ascii="Verdana" w:hAnsi="Verdana" w:cs="Arial"/>
                <w:spacing w:val="-3"/>
                <w:sz w:val="14"/>
                <w:szCs w:val="14"/>
              </w:rPr>
              <w:t>7</w:t>
            </w:r>
            <w:r w:rsidRPr="00887F85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10FD4" w14:textId="77777777" w:rsidR="00E7329B" w:rsidRPr="00887F85" w:rsidRDefault="00E7329B" w:rsidP="00EA6F5E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27A934CF" w14:textId="77777777" w:rsidR="00E7329B" w:rsidRPr="00887F85" w:rsidRDefault="00E7329B" w:rsidP="00EA6F5E">
            <w:pPr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887F85">
              <w:rPr>
                <w:rFonts w:ascii="Verdana" w:hAnsi="Verdana" w:cs="Arial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887F85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5BC3F1" w14:textId="77777777" w:rsidR="00E7329B" w:rsidRPr="00887F85" w:rsidRDefault="004F413D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78A6C0" w14:textId="77777777" w:rsidR="00E7329B" w:rsidRPr="00887F85" w:rsidRDefault="00E7329B" w:rsidP="0067564C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887F8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z w:val="16"/>
                <w:szCs w:val="16"/>
              </w:rPr>
              <w:t>l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887F85">
              <w:rPr>
                <w:rFonts w:ascii="Verdana" w:hAnsi="Verdana" w:cs="Arial"/>
                <w:sz w:val="16"/>
                <w:szCs w:val="16"/>
              </w:rPr>
              <w:t>d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z w:val="16"/>
                <w:szCs w:val="16"/>
              </w:rPr>
              <w:t>a</w:t>
            </w:r>
            <w:r w:rsidR="0067564C" w:rsidRPr="00887F85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z w:val="16"/>
                <w:szCs w:val="16"/>
              </w:rPr>
              <w:t>c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addres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r w:rsidRPr="00887F85">
              <w:rPr>
                <w:rFonts w:ascii="Verdana" w:hAnsi="Verdana" w:cs="Arial"/>
                <w:sz w:val="16"/>
                <w:szCs w:val="16"/>
              </w:rPr>
              <w:t>d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z w:val="16"/>
                <w:szCs w:val="16"/>
              </w:rPr>
              <w:t>l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proofErr w:type="gramStart"/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es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ha</w:t>
            </w:r>
            <w:r w:rsidRPr="00887F85">
              <w:rPr>
                <w:rFonts w:ascii="Verdana" w:hAnsi="Verdana" w:cs="Arial"/>
                <w:sz w:val="16"/>
                <w:szCs w:val="16"/>
              </w:rPr>
              <w:t>t</w:t>
            </w:r>
            <w:proofErr w:type="gramEnd"/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pre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887F85">
              <w:rPr>
                <w:rFonts w:ascii="Verdana" w:hAnsi="Verdana" w:cs="Arial"/>
                <w:sz w:val="16"/>
                <w:szCs w:val="16"/>
              </w:rPr>
              <w:t>d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z w:val="16"/>
                <w:szCs w:val="16"/>
              </w:rPr>
              <w:t>in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887F8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ex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A2086A" w14:textId="77777777" w:rsidR="00E7329B" w:rsidRPr="00887F85" w:rsidRDefault="00E7329B" w:rsidP="002B0912">
            <w:pPr>
              <w:rPr>
                <w:rFonts w:ascii="Verdana" w:hAnsi="Verdana" w:cs="Arial"/>
                <w:color w:val="999999"/>
                <w:sz w:val="16"/>
                <w:szCs w:val="16"/>
              </w:rPr>
            </w:pPr>
          </w:p>
        </w:tc>
      </w:tr>
      <w:tr w:rsidR="00E7329B" w:rsidRPr="0067564C" w14:paraId="70A74058" w14:textId="77777777" w:rsidTr="00AB7E57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</w:tcPr>
          <w:p w14:paraId="6D81A84A" w14:textId="77777777" w:rsidR="00E7329B" w:rsidRPr="00FC3F0B" w:rsidRDefault="00E7329B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220024" w14:textId="77777777" w:rsidR="00E7329B" w:rsidRPr="00FC3F0B" w:rsidRDefault="00E7329B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C363B" w14:textId="77777777" w:rsidR="00E7329B" w:rsidRPr="00887F85" w:rsidRDefault="00E7329B" w:rsidP="00EA6F5E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z w:val="16"/>
                <w:szCs w:val="16"/>
              </w:rPr>
              <w:t>++++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91E0C" w14:textId="77777777" w:rsidR="00E7329B" w:rsidRPr="00887F85" w:rsidRDefault="00E7329B" w:rsidP="00EA6F5E">
            <w:pPr>
              <w:spacing w:before="86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z w:val="16"/>
                <w:szCs w:val="16"/>
              </w:rPr>
              <w:t>&lt;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887F85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27711" w14:textId="77777777" w:rsidR="00E7329B" w:rsidRPr="00887F85" w:rsidRDefault="00E7329B" w:rsidP="00EA6F5E">
            <w:pPr>
              <w:spacing w:before="86"/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887F85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887F85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887F85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887F85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887F85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EB6AC" w14:textId="77777777" w:rsidR="00E7329B" w:rsidRPr="00887F85" w:rsidRDefault="00E7329B" w:rsidP="00EA6F5E">
            <w:pPr>
              <w:spacing w:before="86"/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887F8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887F85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A2BF" w14:textId="77777777" w:rsidR="00E7329B" w:rsidRPr="00887F85" w:rsidRDefault="004F413D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2A776A" w14:textId="77777777" w:rsidR="00E7329B" w:rsidRPr="00887F85" w:rsidRDefault="00E7329B" w:rsidP="0067564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guou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z w:val="16"/>
                <w:szCs w:val="16"/>
              </w:rPr>
              <w:t>f</w:t>
            </w:r>
            <w:r w:rsidRPr="00887F8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z w:val="16"/>
                <w:szCs w:val="16"/>
              </w:rPr>
              <w:t>n</w:t>
            </w:r>
            <w:r w:rsidR="0067564C" w:rsidRPr="00887F85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  <w:r w:rsidRPr="00887F85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887F85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887F85">
              <w:rPr>
                <w:rFonts w:ascii="Verdana" w:hAnsi="Verdana" w:cs="Arial"/>
                <w:sz w:val="16"/>
                <w:szCs w:val="16"/>
              </w:rPr>
              <w:t>n</w:t>
            </w:r>
            <w:r w:rsidRPr="00887F8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887F85">
              <w:rPr>
                <w:rFonts w:ascii="Verdana" w:hAnsi="Verdana" w:cs="Arial"/>
                <w:sz w:val="16"/>
                <w:szCs w:val="16"/>
              </w:rPr>
              <w:t>i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dua</w:t>
            </w:r>
            <w:r w:rsidRPr="00887F85">
              <w:rPr>
                <w:rFonts w:ascii="Verdana" w:hAnsi="Verdana" w:cs="Arial"/>
                <w:sz w:val="16"/>
                <w:szCs w:val="16"/>
              </w:rPr>
              <w:t>l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887F85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887F8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887F85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887F85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340B6E" w14:textId="77777777" w:rsidR="00E7329B" w:rsidRPr="00887F85" w:rsidRDefault="00E7329B" w:rsidP="002B0912">
            <w:pPr>
              <w:rPr>
                <w:rFonts w:ascii="Verdana" w:hAnsi="Verdana" w:cs="Arial"/>
                <w:color w:val="999999"/>
                <w:sz w:val="16"/>
                <w:szCs w:val="16"/>
              </w:rPr>
            </w:pPr>
          </w:p>
        </w:tc>
      </w:tr>
      <w:tr w:rsidR="00AB7E57" w:rsidRPr="0067564C" w14:paraId="19358739" w14:textId="77777777" w:rsidTr="00AB7E57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</w:tcPr>
          <w:p w14:paraId="5B5C5173" w14:textId="77777777" w:rsidR="00AB7E57" w:rsidRPr="00FC3F0B" w:rsidRDefault="00AB7E57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D8EC0" w14:textId="77777777" w:rsidR="00AB7E57" w:rsidRPr="0067564C" w:rsidRDefault="00AB7E57" w:rsidP="00EA6F5E">
            <w:pPr>
              <w:spacing w:before="86"/>
              <w:ind w:left="97" w:right="-2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A641F" w14:textId="77777777" w:rsidR="00AB7E57" w:rsidRPr="0067564C" w:rsidRDefault="00AB7E57" w:rsidP="00EA6F5E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rgan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EFC338" w14:textId="77777777" w:rsidR="00AB7E57" w:rsidRPr="0067564C" w:rsidRDefault="00AB7E57" w:rsidP="00EA6F5E">
            <w:pPr>
              <w:spacing w:before="86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rg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0F98A" w14:textId="77777777" w:rsidR="00AB7E57" w:rsidRPr="0067564C" w:rsidRDefault="00AB7E57" w:rsidP="00EA6F5E">
            <w:pPr>
              <w:spacing w:before="86"/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11CD78" w14:textId="77777777" w:rsidR="00AB7E57" w:rsidRPr="0067564C" w:rsidRDefault="00AB7E57" w:rsidP="00EA6F5E">
            <w:pPr>
              <w:spacing w:before="86"/>
              <w:ind w:left="90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044BA0" w14:textId="77777777" w:rsidR="00AB7E57" w:rsidRPr="0067564C" w:rsidRDefault="004F413D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D5FECF" w14:textId="77777777" w:rsidR="00AB7E57" w:rsidRPr="0067564C" w:rsidRDefault="00AB7E57" w:rsidP="0067564C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guou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9D2232" w14:textId="77777777" w:rsidR="00AB7E57" w:rsidRPr="0067564C" w:rsidRDefault="00AB7E57" w:rsidP="002B0912">
            <w:pPr>
              <w:rPr>
                <w:rFonts w:ascii="Verdana" w:hAnsi="Verdana" w:cs="Arial"/>
                <w:color w:val="999999"/>
                <w:sz w:val="16"/>
                <w:szCs w:val="16"/>
              </w:rPr>
            </w:pPr>
          </w:p>
        </w:tc>
      </w:tr>
      <w:tr w:rsidR="00AB7E57" w:rsidRPr="0067564C" w14:paraId="739D6786" w14:textId="77777777" w:rsidTr="00AB7E57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</w:tcPr>
          <w:p w14:paraId="35914BE2" w14:textId="77777777" w:rsidR="00AB7E57" w:rsidRPr="00FC3F0B" w:rsidRDefault="00AB7E57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8DD18" w14:textId="77777777" w:rsidR="00AB7E57" w:rsidRDefault="00AB7E57" w:rsidP="00EA6F5E">
            <w:pPr>
              <w:spacing w:before="86"/>
              <w:ind w:left="97" w:right="-20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699D7" w14:textId="77777777" w:rsidR="00AB7E57" w:rsidRPr="0067564C" w:rsidRDefault="00AB7E57" w:rsidP="00EA6F5E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5FA8A8D1" w14:textId="77777777" w:rsidR="00AB7E57" w:rsidRPr="0067564C" w:rsidRDefault="00AB7E57" w:rsidP="00EA6F5E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67564C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1405A" w14:textId="77777777" w:rsidR="00AB7E57" w:rsidRPr="0067564C" w:rsidRDefault="00AB7E57" w:rsidP="00EA6F5E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01EEA227" w14:textId="77777777" w:rsidR="00AB7E57" w:rsidRPr="0067564C" w:rsidRDefault="00AB7E57" w:rsidP="00EA6F5E">
            <w:pPr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F6366" w14:textId="77777777" w:rsidR="00AB7E57" w:rsidRPr="0067564C" w:rsidRDefault="00AB7E57" w:rsidP="00EA6F5E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</w:p>
          <w:p w14:paraId="4125007F" w14:textId="77777777" w:rsidR="00AB7E57" w:rsidRPr="0067564C" w:rsidRDefault="00AB7E57" w:rsidP="00EA6F5E">
            <w:pPr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n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0DAB5" w14:textId="77777777" w:rsidR="00AB7E57" w:rsidRPr="0067564C" w:rsidRDefault="00AB7E57" w:rsidP="00EA6F5E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2723320A" w14:textId="77777777" w:rsidR="00AB7E57" w:rsidRPr="0067564C" w:rsidRDefault="00AB7E57" w:rsidP="00EA6F5E">
            <w:pPr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436CC6" w14:textId="77777777" w:rsidR="00AB7E57" w:rsidRPr="0067564C" w:rsidRDefault="004F413D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B091D1" w14:textId="77777777" w:rsidR="00AB7E57" w:rsidRPr="0067564C" w:rsidRDefault="00AB7E57" w:rsidP="0067564C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sa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,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gne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n i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,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n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D6C702" w14:textId="77777777" w:rsidR="00AB7E57" w:rsidRPr="0067564C" w:rsidRDefault="00AB7E57" w:rsidP="002B0912">
            <w:pPr>
              <w:rPr>
                <w:rFonts w:ascii="Verdana" w:hAnsi="Verdana" w:cs="Arial"/>
                <w:color w:val="999999"/>
                <w:sz w:val="16"/>
                <w:szCs w:val="16"/>
              </w:rPr>
            </w:pPr>
          </w:p>
        </w:tc>
      </w:tr>
      <w:tr w:rsidR="00AB7E57" w:rsidRPr="0067564C" w14:paraId="1CEB6FEE" w14:textId="77777777" w:rsidTr="00AB7E57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</w:tcPr>
          <w:p w14:paraId="78996AAD" w14:textId="77777777" w:rsidR="00AB7E57" w:rsidRPr="00FC3F0B" w:rsidRDefault="00AB7E57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E5760" w14:textId="77777777" w:rsidR="00AB7E57" w:rsidRDefault="00AB7E57" w:rsidP="00EA6F5E">
            <w:pPr>
              <w:spacing w:before="86"/>
              <w:ind w:left="97" w:right="-20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AC056" w14:textId="77777777" w:rsidR="00AB7E57" w:rsidRPr="0067564C" w:rsidRDefault="00AB7E57" w:rsidP="00EA6F5E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+++++++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18180" w14:textId="77777777" w:rsidR="00AB7E57" w:rsidRPr="0067564C" w:rsidRDefault="00AB7E57" w:rsidP="00EA6F5E">
            <w:pPr>
              <w:spacing w:line="179" w:lineRule="exact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1F8AC" w14:textId="77777777" w:rsidR="00AB7E57" w:rsidRPr="0067564C" w:rsidRDefault="00AB7E57" w:rsidP="00EA6F5E">
            <w:pPr>
              <w:spacing w:line="179" w:lineRule="exact"/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DAAFD" w14:textId="77777777" w:rsidR="00AB7E57" w:rsidRPr="0067564C" w:rsidRDefault="00AB7E57" w:rsidP="00EA6F5E">
            <w:pPr>
              <w:spacing w:line="179" w:lineRule="exact"/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D570D9" w14:textId="77777777" w:rsidR="00AB7E57" w:rsidRPr="0067564C" w:rsidRDefault="00AB7E57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Required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56EC80" w14:textId="77777777" w:rsidR="00AB7E57" w:rsidRPr="0067564C" w:rsidRDefault="00AB7E57" w:rsidP="0067564C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gne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n i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BBE921" w14:textId="77777777" w:rsidR="00AB7E57" w:rsidRPr="0067564C" w:rsidRDefault="00F04566" w:rsidP="00AB7E57">
            <w:pPr>
              <w:rPr>
                <w:rFonts w:ascii="Verdana" w:hAnsi="Verdana" w:cs="Arial"/>
                <w:color w:val="999999"/>
                <w:sz w:val="16"/>
                <w:szCs w:val="16"/>
              </w:rPr>
            </w:pPr>
            <w:r w:rsidRPr="00F909DB">
              <w:rPr>
                <w:rFonts w:ascii="Verdana" w:hAnsi="Verdana" w:cs="Arial"/>
                <w:spacing w:val="-1"/>
                <w:sz w:val="16"/>
                <w:szCs w:val="16"/>
              </w:rPr>
              <w:t>Customer number</w:t>
            </w:r>
          </w:p>
        </w:tc>
      </w:tr>
      <w:tr w:rsidR="00AB7E57" w:rsidRPr="0067564C" w14:paraId="00D9CE30" w14:textId="77777777" w:rsidTr="00AB7E57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</w:tcPr>
          <w:p w14:paraId="0F31C83E" w14:textId="77777777" w:rsidR="00AB7E57" w:rsidRPr="00FC3F0B" w:rsidRDefault="00AB7E57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BB0A5" w14:textId="77777777" w:rsidR="00AB7E57" w:rsidRDefault="00AB7E57" w:rsidP="00EA6F5E">
            <w:pPr>
              <w:spacing w:before="86"/>
              <w:ind w:left="97" w:right="-20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44D4F" w14:textId="77777777" w:rsidR="00AB7E57" w:rsidRPr="0067564C" w:rsidRDefault="00AB7E57" w:rsidP="00EA6F5E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+++++++</w:t>
            </w:r>
            <w:proofErr w:type="spellStart"/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69F5A" w14:textId="77777777" w:rsidR="00AB7E57" w:rsidRPr="0067564C" w:rsidRDefault="00AB7E57" w:rsidP="00EA6F5E">
            <w:pPr>
              <w:spacing w:before="86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BF665" w14:textId="77777777" w:rsidR="00AB7E57" w:rsidRPr="0067564C" w:rsidRDefault="00AB7E57" w:rsidP="00EA6F5E">
            <w:pPr>
              <w:spacing w:before="86"/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84B19" w14:textId="77777777" w:rsidR="00AB7E57" w:rsidRPr="0067564C" w:rsidRDefault="00AB7E57" w:rsidP="00EA6F5E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  <w:p w14:paraId="3A55BFB8" w14:textId="77777777" w:rsidR="00AB7E57" w:rsidRPr="0067564C" w:rsidRDefault="00AB7E57" w:rsidP="00EA6F5E">
            <w:pPr>
              <w:spacing w:before="1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A8D42F" w14:textId="77777777" w:rsidR="00AB7E57" w:rsidRPr="0067564C" w:rsidRDefault="004F413D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E0B67D" w14:textId="77777777" w:rsidR="00AB7E57" w:rsidRPr="0067564C" w:rsidRDefault="00AB7E57" w:rsidP="0067564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C5A1B7" w14:textId="77777777" w:rsidR="00AB7E57" w:rsidRPr="0067564C" w:rsidRDefault="00AB7E57" w:rsidP="00AB7E57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B7E57" w:rsidRPr="0067564C" w14:paraId="117F0099" w14:textId="77777777" w:rsidTr="00EA6F5E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EC7BFB6" w14:textId="77777777" w:rsidR="00AB7E57" w:rsidRPr="00FC3F0B" w:rsidRDefault="00AB7E57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126C68" w14:textId="77777777" w:rsidR="00AB7E57" w:rsidRDefault="00AB7E57" w:rsidP="00EA6F5E">
            <w:pPr>
              <w:spacing w:before="86"/>
              <w:ind w:left="97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59511" w14:textId="77777777" w:rsidR="00AB7E57" w:rsidRPr="0067564C" w:rsidRDefault="00AB7E57" w:rsidP="00EA6F5E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48B5C" w14:textId="77777777" w:rsidR="00AB7E57" w:rsidRPr="0067564C" w:rsidRDefault="00AB7E57" w:rsidP="00EA6F5E">
            <w:pPr>
              <w:spacing w:before="86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32EA1" w14:textId="77777777" w:rsidR="00AB7E57" w:rsidRPr="0067564C" w:rsidRDefault="00AB7E57" w:rsidP="00EA6F5E">
            <w:pPr>
              <w:spacing w:before="86"/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080AD" w14:textId="77777777" w:rsidR="00AB7E57" w:rsidRPr="0067564C" w:rsidRDefault="00AB7E57" w:rsidP="00EA6F5E">
            <w:pPr>
              <w:spacing w:before="86"/>
              <w:ind w:left="90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152A70" w14:textId="77777777" w:rsidR="00AB7E57" w:rsidRPr="0067564C" w:rsidRDefault="004F413D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09F05E" w14:textId="77777777" w:rsidR="00AB7E57" w:rsidRPr="0067564C" w:rsidRDefault="00AB7E57" w:rsidP="0067564C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, in a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ode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4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pub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 in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erna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570C47" w14:textId="77777777" w:rsidR="00AB7E57" w:rsidRPr="0067564C" w:rsidRDefault="00AB7E57" w:rsidP="00AB7E57">
            <w:pPr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 xml:space="preserve"> “CUST”</w:t>
            </w:r>
          </w:p>
        </w:tc>
      </w:tr>
      <w:tr w:rsidR="00AB7E57" w:rsidRPr="0049351C" w14:paraId="6308F548" w14:textId="77777777" w:rsidTr="00AB7E57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</w:tcPr>
          <w:p w14:paraId="5046AA46" w14:textId="77777777" w:rsidR="00AB7E57" w:rsidRPr="00FC3F0B" w:rsidRDefault="00AB7E57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FF1E37" w14:textId="77777777" w:rsidR="00AB7E57" w:rsidRDefault="00AB7E57" w:rsidP="00EA6F5E">
            <w:pPr>
              <w:spacing w:before="86"/>
              <w:ind w:left="97" w:right="-20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6F533" w14:textId="77777777" w:rsidR="00AB7E57" w:rsidRPr="0049351C" w:rsidRDefault="00AB7E57" w:rsidP="00EA6F5E">
            <w:pPr>
              <w:spacing w:before="2" w:line="160" w:lineRule="exact"/>
              <w:rPr>
                <w:rFonts w:ascii="Verdana" w:hAnsi="Verdana"/>
                <w:sz w:val="16"/>
                <w:szCs w:val="16"/>
              </w:rPr>
            </w:pPr>
          </w:p>
          <w:p w14:paraId="1E69A1D6" w14:textId="77777777" w:rsidR="00AB7E57" w:rsidRPr="00030EE2" w:rsidRDefault="00AB7E57" w:rsidP="00EA6F5E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55724F68" w14:textId="77777777" w:rsidR="00AB7E57" w:rsidRPr="0049351C" w:rsidRDefault="00AB7E57" w:rsidP="00EA6F5E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49351C">
              <w:rPr>
                <w:rFonts w:ascii="Verdana" w:hAnsi="Verdana" w:cs="Arial"/>
                <w:sz w:val="16"/>
                <w:szCs w:val="16"/>
              </w:rPr>
              <w:t>+++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D1942" w14:textId="77777777" w:rsidR="00AB7E57" w:rsidRPr="0049351C" w:rsidRDefault="00AB7E57" w:rsidP="00EA6F5E">
            <w:pPr>
              <w:spacing w:before="2" w:line="160" w:lineRule="exact"/>
              <w:rPr>
                <w:rFonts w:ascii="Verdana" w:hAnsi="Verdana"/>
                <w:sz w:val="16"/>
                <w:szCs w:val="16"/>
              </w:rPr>
            </w:pPr>
          </w:p>
          <w:p w14:paraId="179EAF9A" w14:textId="77777777" w:rsidR="00AB7E57" w:rsidRPr="0049351C" w:rsidRDefault="00AB7E57" w:rsidP="00EA6F5E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3DC36A62" w14:textId="77777777" w:rsidR="00AB7E57" w:rsidRPr="0049351C" w:rsidRDefault="00AB7E57" w:rsidP="00EA6F5E">
            <w:pPr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49351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proofErr w:type="spellEnd"/>
            <w:r w:rsidRPr="0049351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4F75D" w14:textId="77777777" w:rsidR="00AB7E57" w:rsidRPr="0049351C" w:rsidRDefault="00AB7E57" w:rsidP="00EA6F5E">
            <w:pPr>
              <w:spacing w:before="2" w:line="160" w:lineRule="exact"/>
              <w:rPr>
                <w:rFonts w:ascii="Verdana" w:hAnsi="Verdana"/>
                <w:sz w:val="14"/>
                <w:szCs w:val="14"/>
              </w:rPr>
            </w:pPr>
          </w:p>
          <w:p w14:paraId="61226261" w14:textId="77777777" w:rsidR="00AB7E57" w:rsidRPr="0049351C" w:rsidRDefault="00AB7E57" w:rsidP="00EA6F5E">
            <w:pPr>
              <w:spacing w:line="200" w:lineRule="exact"/>
              <w:rPr>
                <w:rFonts w:ascii="Verdana" w:hAnsi="Verdana"/>
                <w:sz w:val="14"/>
                <w:szCs w:val="14"/>
              </w:rPr>
            </w:pPr>
          </w:p>
          <w:p w14:paraId="7F251AE5" w14:textId="77777777" w:rsidR="00AB7E57" w:rsidRPr="0049351C" w:rsidRDefault="00AB7E57" w:rsidP="00EA6F5E">
            <w:pPr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49351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49351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49351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49351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49351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5C677" w14:textId="77777777" w:rsidR="00AB7E57" w:rsidRPr="0049351C" w:rsidRDefault="00AB7E57" w:rsidP="00EA6F5E">
            <w:pPr>
              <w:spacing w:before="86"/>
              <w:ind w:left="98" w:right="427"/>
              <w:rPr>
                <w:rFonts w:ascii="Verdana" w:hAnsi="Verdana" w:cs="Arial"/>
                <w:sz w:val="16"/>
                <w:szCs w:val="16"/>
              </w:rPr>
            </w:pPr>
            <w:r w:rsidRPr="0049351C">
              <w:rPr>
                <w:rFonts w:ascii="Verdana" w:hAnsi="Verdana" w:cs="Arial"/>
                <w:sz w:val="16"/>
                <w:szCs w:val="16"/>
              </w:rPr>
              <w:t>Fi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nan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l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49351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49351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1BA610" w14:textId="77777777" w:rsidR="00AB7E57" w:rsidRPr="0049351C" w:rsidRDefault="004F413D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BE7DB1" w14:textId="77777777" w:rsidR="00AB7E57" w:rsidRPr="0049351C" w:rsidRDefault="00AB7E57" w:rsidP="0067564C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z w:val="16"/>
                <w:szCs w:val="16"/>
              </w:rPr>
              <w:t>t m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anage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030EE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beha</w:t>
            </w:r>
            <w:r w:rsidRPr="0049351C">
              <w:rPr>
                <w:rFonts w:ascii="Verdana" w:hAnsi="Verdana" w:cs="Arial"/>
                <w:sz w:val="16"/>
                <w:szCs w:val="16"/>
              </w:rPr>
              <w:t>lf</w:t>
            </w:r>
            <w:r w:rsidRPr="0049351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z w:val="16"/>
                <w:szCs w:val="16"/>
              </w:rPr>
              <w:t>f</w:t>
            </w:r>
            <w:r w:rsidR="0067564C" w:rsidRPr="0049351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ner</w:t>
            </w:r>
            <w:r w:rsidRPr="0049351C">
              <w:rPr>
                <w:rFonts w:ascii="Verdana" w:hAnsi="Verdana" w:cs="Arial"/>
                <w:sz w:val="16"/>
                <w:szCs w:val="16"/>
              </w:rPr>
              <w:t>,</w:t>
            </w:r>
            <w:r w:rsidRPr="0049351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proofErr w:type="spellEnd"/>
            <w:r w:rsidRPr="0049351C">
              <w:rPr>
                <w:rFonts w:ascii="Verdana" w:hAnsi="Verdana" w:cs="Arial"/>
                <w:sz w:val="16"/>
                <w:szCs w:val="16"/>
              </w:rPr>
              <w:t>, m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anage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reg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book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030EE2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ount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49351C">
              <w:rPr>
                <w:rFonts w:ascii="Verdana" w:hAnsi="Verdana" w:cs="Arial"/>
                <w:sz w:val="16"/>
                <w:szCs w:val="16"/>
              </w:rPr>
              <w:t>l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z w:val="16"/>
                <w:szCs w:val="16"/>
              </w:rPr>
              <w:t>s</w:t>
            </w:r>
            <w:r w:rsidRPr="0049351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ba</w:t>
            </w:r>
            <w:r w:rsidRPr="0049351C">
              <w:rPr>
                <w:rFonts w:ascii="Verdana" w:hAnsi="Verdana" w:cs="Arial"/>
                <w:sz w:val="16"/>
                <w:szCs w:val="16"/>
              </w:rPr>
              <w:t>l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z w:val="16"/>
                <w:szCs w:val="16"/>
              </w:rPr>
              <w:t>s</w:t>
            </w:r>
            <w:r w:rsidRPr="0049351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prov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49351C">
              <w:rPr>
                <w:rFonts w:ascii="Verdana" w:hAnsi="Verdana" w:cs="Arial"/>
                <w:sz w:val="16"/>
                <w:szCs w:val="16"/>
              </w:rPr>
              <w:t>s</w:t>
            </w:r>
            <w:r w:rsidRPr="0049351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49351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abo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49351C">
              <w:rPr>
                <w:rFonts w:ascii="Verdana" w:hAnsi="Verdana" w:cs="Arial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E8CCE3" w14:textId="77777777" w:rsidR="00AB7E57" w:rsidRPr="0049351C" w:rsidRDefault="00AB7E57" w:rsidP="00AB7E57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F95A7F" w:rsidRPr="0049351C" w14:paraId="39574849" w14:textId="77777777" w:rsidTr="00AB7E57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</w:tcPr>
          <w:p w14:paraId="69B6BCAC" w14:textId="77777777" w:rsidR="00F95A7F" w:rsidRPr="0049351C" w:rsidRDefault="00F95A7F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0F372" w14:textId="77777777" w:rsidR="00F95A7F" w:rsidRPr="0049351C" w:rsidRDefault="00F95A7F" w:rsidP="00EA6F5E">
            <w:pPr>
              <w:spacing w:before="86"/>
              <w:ind w:left="97" w:right="-20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81189" w14:textId="77777777" w:rsidR="00F95A7F" w:rsidRPr="0049351C" w:rsidRDefault="00F95A7F" w:rsidP="00EA6F5E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1C05ACA8" w14:textId="77777777" w:rsidR="00F95A7F" w:rsidRPr="0049351C" w:rsidRDefault="00F95A7F" w:rsidP="00EA6F5E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49351C">
              <w:rPr>
                <w:rFonts w:ascii="Verdana" w:hAnsi="Verdana" w:cs="Arial"/>
                <w:sz w:val="16"/>
                <w:szCs w:val="16"/>
              </w:rPr>
              <w:t>++++</w:t>
            </w:r>
            <w:proofErr w:type="spellStart"/>
            <w:r w:rsidRPr="0049351C">
              <w:rPr>
                <w:rFonts w:ascii="Verdana" w:hAnsi="Verdana" w:cs="Arial"/>
                <w:sz w:val="16"/>
                <w:szCs w:val="16"/>
              </w:rPr>
              <w:t>Fi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nan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D747C" w14:textId="77777777" w:rsidR="00F95A7F" w:rsidRPr="0049351C" w:rsidRDefault="00F95A7F" w:rsidP="00EA6F5E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1F2A8F84" w14:textId="77777777" w:rsidR="00F95A7F" w:rsidRPr="0049351C" w:rsidRDefault="00F95A7F" w:rsidP="00EA6F5E">
            <w:pPr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49351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49351C">
              <w:rPr>
                <w:rFonts w:ascii="Verdana" w:hAnsi="Verdana" w:cs="Arial"/>
                <w:sz w:val="16"/>
                <w:szCs w:val="16"/>
              </w:rPr>
              <w:t>Fi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49351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085F5" w14:textId="77777777" w:rsidR="00F95A7F" w:rsidRPr="0049351C" w:rsidRDefault="00F95A7F" w:rsidP="00EA6F5E">
            <w:pPr>
              <w:spacing w:before="11" w:line="260" w:lineRule="exact"/>
              <w:rPr>
                <w:rFonts w:ascii="Verdana" w:hAnsi="Verdana"/>
                <w:sz w:val="14"/>
                <w:szCs w:val="14"/>
              </w:rPr>
            </w:pPr>
          </w:p>
          <w:p w14:paraId="60AFDB06" w14:textId="77777777" w:rsidR="00F95A7F" w:rsidRPr="0049351C" w:rsidRDefault="00F95A7F" w:rsidP="00EA6F5E">
            <w:pPr>
              <w:ind w:left="92" w:right="-20"/>
              <w:rPr>
                <w:rFonts w:ascii="Verdana" w:hAnsi="Verdana" w:cs="Arial"/>
                <w:sz w:val="14"/>
                <w:szCs w:val="14"/>
              </w:rPr>
            </w:pPr>
            <w:r w:rsidRPr="0049351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49351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49351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49351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49351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258E9" w14:textId="77777777" w:rsidR="00F95A7F" w:rsidRPr="0049351C" w:rsidRDefault="00F95A7F" w:rsidP="00EA6F5E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1EC9B36B" w14:textId="77777777" w:rsidR="00F95A7F" w:rsidRPr="0049351C" w:rsidRDefault="00F95A7F" w:rsidP="00EA6F5E">
            <w:pPr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49351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49351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F4E25E" w14:textId="77777777" w:rsidR="00F95A7F" w:rsidRPr="0049351C" w:rsidRDefault="00677CC3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Required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9D0976" w14:textId="77777777" w:rsidR="00F95A7F" w:rsidRPr="0049351C" w:rsidRDefault="00677CC3" w:rsidP="0067564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guou</w:t>
            </w:r>
            <w:r w:rsidRPr="0049351C">
              <w:rPr>
                <w:rFonts w:ascii="Verdana" w:hAnsi="Verdana" w:cs="Arial"/>
                <w:sz w:val="16"/>
                <w:szCs w:val="16"/>
              </w:rPr>
              <w:t>s 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z w:val="16"/>
                <w:szCs w:val="16"/>
              </w:rPr>
              <w:t>f</w:t>
            </w:r>
            <w:r w:rsidRPr="0049351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z w:val="16"/>
                <w:szCs w:val="16"/>
              </w:rPr>
              <w:t>a</w:t>
            </w:r>
            <w:r w:rsidR="0067564C" w:rsidRPr="0049351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nan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z w:val="16"/>
                <w:szCs w:val="16"/>
              </w:rPr>
              <w:t>l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z w:val="16"/>
                <w:szCs w:val="16"/>
              </w:rPr>
              <w:t>,</w:t>
            </w:r>
            <w:r w:rsidRPr="0049351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z w:val="16"/>
                <w:szCs w:val="16"/>
              </w:rPr>
              <w:t>s</w:t>
            </w:r>
            <w:r w:rsidRPr="0049351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gne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nde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z w:val="16"/>
                <w:szCs w:val="16"/>
              </w:rPr>
              <w:t>n 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erna</w:t>
            </w:r>
            <w:r w:rsidRPr="00030EE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ona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lly </w:t>
            </w:r>
            <w:proofErr w:type="spellStart"/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ogn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z w:val="16"/>
                <w:szCs w:val="16"/>
              </w:rPr>
              <w:t>d</w:t>
            </w:r>
            <w:proofErr w:type="spellEnd"/>
            <w:r w:rsidRPr="0049351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z w:val="16"/>
                <w:szCs w:val="16"/>
              </w:rPr>
              <w:t>r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propr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49351C">
              <w:rPr>
                <w:rFonts w:ascii="Verdana" w:hAnsi="Verdana" w:cs="Arial"/>
                <w:sz w:val="16"/>
                <w:szCs w:val="16"/>
              </w:rPr>
              <w:t>y 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sc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80E17D" w14:textId="77777777" w:rsidR="00F95A7F" w:rsidRPr="0049351C" w:rsidRDefault="00F04566" w:rsidP="00AB7E57">
            <w:pPr>
              <w:rPr>
                <w:rFonts w:ascii="Verdana" w:hAnsi="Verdana" w:cs="Arial"/>
                <w:sz w:val="16"/>
                <w:szCs w:val="16"/>
              </w:rPr>
            </w:pPr>
            <w:r w:rsidRPr="00F909DB">
              <w:rPr>
                <w:rFonts w:ascii="Verdana" w:hAnsi="Verdana"/>
                <w:sz w:val="16"/>
                <w:szCs w:val="16"/>
              </w:rPr>
              <w:t>Attribute is Optional though BIC is not used by all financial Institutions</w:t>
            </w:r>
          </w:p>
        </w:tc>
      </w:tr>
      <w:tr w:rsidR="00677CC3" w:rsidRPr="0067564C" w14:paraId="2754BB45" w14:textId="77777777" w:rsidTr="00677CC3">
        <w:trPr>
          <w:cantSplit/>
          <w:trHeight w:val="20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7CE41F" w14:textId="77777777" w:rsidR="00677CC3" w:rsidRPr="0049351C" w:rsidRDefault="00677CC3" w:rsidP="002B0912">
            <w:pPr>
              <w:spacing w:before="86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85DAB" w14:textId="77777777" w:rsidR="00677CC3" w:rsidRPr="0049351C" w:rsidRDefault="00677CC3" w:rsidP="00EA6F5E">
            <w:pPr>
              <w:spacing w:before="86"/>
              <w:ind w:left="97" w:right="-20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E2BE2" w14:textId="77777777" w:rsidR="00677CC3" w:rsidRPr="0049351C" w:rsidRDefault="00677CC3" w:rsidP="00677CC3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092650E0" w14:textId="77777777" w:rsidR="00677CC3" w:rsidRPr="0049351C" w:rsidRDefault="00677CC3" w:rsidP="00677CC3">
            <w:pPr>
              <w:spacing w:before="14" w:line="240" w:lineRule="exact"/>
              <w:rPr>
                <w:rFonts w:ascii="Verdana" w:hAnsi="Verdana"/>
                <w:sz w:val="16"/>
                <w:szCs w:val="16"/>
              </w:rPr>
            </w:pPr>
          </w:p>
          <w:p w14:paraId="1DF957B3" w14:textId="77777777" w:rsidR="00677CC3" w:rsidRPr="0049351C" w:rsidRDefault="00677CC3" w:rsidP="00677CC3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  <w:r w:rsidRPr="0049351C">
              <w:rPr>
                <w:rFonts w:ascii="Verdana" w:hAnsi="Verdana" w:cs="Arial"/>
                <w:sz w:val="16"/>
                <w:szCs w:val="16"/>
              </w:rPr>
              <w:t>+++++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BI</w:t>
            </w:r>
            <w:r w:rsidRPr="0049351C">
              <w:rPr>
                <w:rFonts w:ascii="Verdana" w:hAnsi="Verdana" w:cs="Arial"/>
                <w:sz w:val="16"/>
                <w:szCs w:val="16"/>
              </w:rPr>
              <w:t>C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63BF5" w14:textId="77777777" w:rsidR="00677CC3" w:rsidRPr="0049351C" w:rsidRDefault="00677CC3" w:rsidP="00677CC3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6156D5E2" w14:textId="77777777" w:rsidR="00677CC3" w:rsidRPr="0049351C" w:rsidRDefault="00677CC3" w:rsidP="00677CC3">
            <w:pPr>
              <w:spacing w:before="14" w:line="240" w:lineRule="exact"/>
              <w:rPr>
                <w:rFonts w:ascii="Verdana" w:hAnsi="Verdana"/>
                <w:sz w:val="16"/>
                <w:szCs w:val="16"/>
              </w:rPr>
            </w:pPr>
          </w:p>
          <w:p w14:paraId="5B581B90" w14:textId="77777777" w:rsidR="00677CC3" w:rsidRPr="0049351C" w:rsidRDefault="00677CC3" w:rsidP="00677CC3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  <w:r w:rsidRPr="0049351C">
              <w:rPr>
                <w:rFonts w:ascii="Verdana" w:hAnsi="Verdana" w:cs="Arial"/>
                <w:sz w:val="16"/>
                <w:szCs w:val="16"/>
              </w:rPr>
              <w:t>&lt;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BI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64E29" w14:textId="77777777" w:rsidR="00677CC3" w:rsidRPr="0049351C" w:rsidRDefault="00677CC3" w:rsidP="00EA6F5E">
            <w:pPr>
              <w:spacing w:line="200" w:lineRule="exact"/>
              <w:rPr>
                <w:rFonts w:ascii="Verdana" w:hAnsi="Verdana"/>
                <w:sz w:val="14"/>
                <w:szCs w:val="14"/>
              </w:rPr>
            </w:pPr>
          </w:p>
          <w:p w14:paraId="7E91557B" w14:textId="77777777" w:rsidR="00677CC3" w:rsidRPr="0049351C" w:rsidRDefault="00677CC3" w:rsidP="00EA6F5E">
            <w:pPr>
              <w:spacing w:before="14" w:line="240" w:lineRule="exact"/>
              <w:rPr>
                <w:rFonts w:ascii="Verdana" w:hAnsi="Verdana"/>
                <w:sz w:val="14"/>
                <w:szCs w:val="14"/>
              </w:rPr>
            </w:pPr>
          </w:p>
          <w:p w14:paraId="288940AD" w14:textId="77777777" w:rsidR="00677CC3" w:rsidRPr="0049351C" w:rsidRDefault="00677CC3" w:rsidP="00EA6F5E">
            <w:pPr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49351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49351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49351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49351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49351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30364" w14:textId="77777777" w:rsidR="00677CC3" w:rsidRPr="0049351C" w:rsidRDefault="00677CC3" w:rsidP="00EA6F5E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2125E54D" w14:textId="77777777" w:rsidR="00677CC3" w:rsidRPr="0049351C" w:rsidRDefault="00677CC3" w:rsidP="00EA6F5E">
            <w:pPr>
              <w:spacing w:before="14" w:line="240" w:lineRule="exact"/>
              <w:rPr>
                <w:rFonts w:ascii="Verdana" w:hAnsi="Verdana"/>
                <w:sz w:val="16"/>
                <w:szCs w:val="16"/>
              </w:rPr>
            </w:pPr>
          </w:p>
          <w:p w14:paraId="45DA89DF" w14:textId="77777777" w:rsidR="00677CC3" w:rsidRPr="0049351C" w:rsidRDefault="00677CC3" w:rsidP="00EA6F5E">
            <w:pPr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BI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E8141D" w14:textId="77777777" w:rsidR="00677CC3" w:rsidRPr="0049351C" w:rsidRDefault="004F413D" w:rsidP="002B0912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</w:rPr>
              <w:t>Optional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589026" w14:textId="77777777" w:rsidR="00677CC3" w:rsidRPr="0049351C" w:rsidRDefault="00677CC3" w:rsidP="0067564C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z w:val="16"/>
                <w:szCs w:val="16"/>
              </w:rPr>
              <w:t>ll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z w:val="16"/>
                <w:szCs w:val="16"/>
              </w:rPr>
              <w:t>d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  <w:r w:rsidRPr="0049351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49351C">
              <w:rPr>
                <w:rFonts w:ascii="Verdana" w:hAnsi="Verdana" w:cs="Arial"/>
                <w:sz w:val="16"/>
                <w:szCs w:val="16"/>
              </w:rPr>
              <w:t>y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49351C">
              <w:rPr>
                <w:rFonts w:ascii="Verdana" w:hAnsi="Verdana" w:cs="Arial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49351C">
              <w:rPr>
                <w:rFonts w:ascii="Verdana" w:hAnsi="Verdana" w:cs="Arial"/>
                <w:sz w:val="16"/>
                <w:szCs w:val="16"/>
              </w:rPr>
              <w:t>O</w:t>
            </w:r>
            <w:r w:rsidR="0067564C" w:rsidRPr="0049351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936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2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Reg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rat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hor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unde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z w:val="16"/>
                <w:szCs w:val="16"/>
              </w:rPr>
              <w:t>n 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erna</w:t>
            </w:r>
            <w:r w:rsidRPr="00030EE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ona</w:t>
            </w:r>
            <w:r w:rsidRPr="0049351C">
              <w:rPr>
                <w:rFonts w:ascii="Verdana" w:hAnsi="Verdana" w:cs="Arial"/>
                <w:sz w:val="16"/>
                <w:szCs w:val="16"/>
              </w:rPr>
              <w:t>l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sc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z w:val="16"/>
                <w:szCs w:val="16"/>
              </w:rPr>
              <w:t>m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sc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49351C">
              <w:rPr>
                <w:rFonts w:ascii="Verdana" w:hAnsi="Verdana" w:cs="Arial"/>
                <w:sz w:val="16"/>
                <w:szCs w:val="16"/>
              </w:rPr>
              <w:t>d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in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49351C">
              <w:rPr>
                <w:rFonts w:ascii="Verdana" w:hAnsi="Verdana" w:cs="Arial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z w:val="16"/>
                <w:szCs w:val="16"/>
              </w:rPr>
              <w:t>l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ver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th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andar</w:t>
            </w:r>
            <w:r w:rsidRPr="0049351C">
              <w:rPr>
                <w:rFonts w:ascii="Verdana" w:hAnsi="Verdana" w:cs="Arial"/>
                <w:sz w:val="16"/>
                <w:szCs w:val="16"/>
              </w:rPr>
              <w:t>d</w:t>
            </w:r>
          </w:p>
          <w:p w14:paraId="7D9EE621" w14:textId="77777777" w:rsidR="00677CC3" w:rsidRPr="0049351C" w:rsidRDefault="00677CC3" w:rsidP="00797D7E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49351C">
              <w:rPr>
                <w:rFonts w:ascii="Verdana" w:hAnsi="Verdana" w:cs="Arial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936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2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k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(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k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49351C">
              <w:rPr>
                <w:rFonts w:ascii="Verdana" w:hAnsi="Verdana" w:cs="Arial"/>
                <w:sz w:val="16"/>
                <w:szCs w:val="16"/>
              </w:rPr>
              <w:t>g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z w:val="16"/>
                <w:szCs w:val="16"/>
              </w:rPr>
              <w:t>l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z w:val="16"/>
                <w:szCs w:val="16"/>
              </w:rPr>
              <w:t>mm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49351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49351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ages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k 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49351C">
              <w:rPr>
                <w:rFonts w:ascii="Verdana" w:hAnsi="Verdana" w:cs="Arial"/>
                <w:sz w:val="16"/>
                <w:szCs w:val="16"/>
              </w:rPr>
              <w:t>i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49351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49351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49351C">
              <w:rPr>
                <w:rFonts w:ascii="Verdana" w:hAnsi="Verdana" w:cs="Arial"/>
                <w:spacing w:val="-1"/>
                <w:sz w:val="16"/>
                <w:szCs w:val="16"/>
              </w:rPr>
              <w:t>)</w:t>
            </w:r>
            <w:r w:rsidRPr="0049351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EF8882" w14:textId="77777777" w:rsidR="00677CC3" w:rsidRPr="00A24790" w:rsidRDefault="00A24790" w:rsidP="00AB7E57">
            <w:pPr>
              <w:rPr>
                <w:rFonts w:ascii="Verdana" w:hAnsi="Verdana" w:cs="Arial"/>
                <w:sz w:val="16"/>
                <w:szCs w:val="16"/>
              </w:rPr>
            </w:pPr>
            <w:r w:rsidRPr="002C6077">
              <w:rPr>
                <w:rFonts w:ascii="Verdana" w:hAnsi="Verdana"/>
                <w:sz w:val="16"/>
                <w:szCs w:val="16"/>
              </w:rPr>
              <w:t>BIC code according to country</w:t>
            </w:r>
          </w:p>
        </w:tc>
      </w:tr>
    </w:tbl>
    <w:p w14:paraId="78A109F3" w14:textId="77777777" w:rsidR="00677CC3" w:rsidRDefault="00677CC3" w:rsidP="004548DD">
      <w:pPr>
        <w:rPr>
          <w:rFonts w:ascii="Verdana" w:hAnsi="Verdana"/>
          <w:sz w:val="16"/>
          <w:szCs w:val="16"/>
        </w:rPr>
      </w:pPr>
    </w:p>
    <w:p w14:paraId="55079ED8" w14:textId="77777777" w:rsidR="00677CC3" w:rsidRDefault="00677CC3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br w:type="page"/>
      </w:r>
    </w:p>
    <w:p w14:paraId="2065B025" w14:textId="77777777" w:rsidR="004548DD" w:rsidRPr="00E7329B" w:rsidRDefault="004548DD" w:rsidP="004548DD">
      <w:pPr>
        <w:rPr>
          <w:rFonts w:ascii="Verdana" w:hAnsi="Verdana"/>
          <w:sz w:val="16"/>
          <w:szCs w:val="16"/>
        </w:rPr>
      </w:pPr>
    </w:p>
    <w:tbl>
      <w:tblPr>
        <w:tblW w:w="15168" w:type="dxa"/>
        <w:tblInd w:w="-6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21"/>
        <w:gridCol w:w="574"/>
        <w:gridCol w:w="3513"/>
        <w:gridCol w:w="2061"/>
        <w:gridCol w:w="742"/>
        <w:gridCol w:w="1787"/>
        <w:gridCol w:w="1276"/>
        <w:gridCol w:w="2551"/>
        <w:gridCol w:w="1843"/>
      </w:tblGrid>
      <w:tr w:rsidR="004548DD" w:rsidRPr="00FC3F0B" w14:paraId="7C841395" w14:textId="77777777" w:rsidTr="00CF136A">
        <w:trPr>
          <w:cantSplit/>
          <w:trHeight w:val="20"/>
          <w:tblHeader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</w:tcPr>
          <w:p w14:paraId="78232F97" w14:textId="77777777" w:rsidR="004548DD" w:rsidRPr="00FC3F0B" w:rsidRDefault="004548DD" w:rsidP="002B0912">
            <w:pPr>
              <w:spacing w:before="11" w:line="260" w:lineRule="exact"/>
              <w:jc w:val="center"/>
              <w:rPr>
                <w:rFonts w:ascii="Verdana" w:hAnsi="Verdana"/>
                <w:b/>
                <w:sz w:val="16"/>
                <w:szCs w:val="16"/>
                <w:lang w:val="da-DK"/>
              </w:rPr>
            </w:pPr>
            <w:r w:rsidRPr="00E7329B">
              <w:rPr>
                <w:rFonts w:ascii="Verdana" w:hAnsi="Verdana"/>
                <w:b/>
                <w:sz w:val="16"/>
                <w:szCs w:val="16"/>
              </w:rPr>
              <w:br w:type="page"/>
            </w:r>
            <w:r w:rsidRPr="00FC3F0B">
              <w:rPr>
                <w:rFonts w:ascii="Verdana" w:hAnsi="Verdana"/>
                <w:b/>
                <w:sz w:val="16"/>
                <w:szCs w:val="16"/>
                <w:lang w:val="da-DK"/>
              </w:rPr>
              <w:t>ISO</w:t>
            </w:r>
          </w:p>
          <w:p w14:paraId="78E59DE0" w14:textId="77777777" w:rsidR="004548DD" w:rsidRPr="00FC3F0B" w:rsidRDefault="004548DD" w:rsidP="002B0912">
            <w:pPr>
              <w:spacing w:before="11" w:line="260" w:lineRule="exact"/>
              <w:jc w:val="center"/>
              <w:rPr>
                <w:rFonts w:ascii="Verdana" w:hAnsi="Verdana"/>
                <w:b/>
                <w:sz w:val="16"/>
                <w:szCs w:val="16"/>
                <w:lang w:val="da-DK"/>
              </w:rPr>
            </w:pPr>
            <w:r w:rsidRPr="00FC3F0B">
              <w:rPr>
                <w:rFonts w:ascii="Verdana" w:hAnsi="Verdana"/>
                <w:b/>
                <w:sz w:val="16"/>
                <w:szCs w:val="16"/>
                <w:lang w:val="da-DK"/>
              </w:rPr>
              <w:t>Index</w:t>
            </w:r>
          </w:p>
          <w:p w14:paraId="1BE69B7B" w14:textId="77777777" w:rsidR="004548DD" w:rsidRPr="00FC3F0B" w:rsidRDefault="004548DD" w:rsidP="002B0912">
            <w:pPr>
              <w:spacing w:before="11" w:line="260" w:lineRule="exact"/>
              <w:jc w:val="center"/>
              <w:rPr>
                <w:rFonts w:ascii="Verdana" w:hAnsi="Verdana"/>
                <w:b/>
                <w:sz w:val="16"/>
                <w:szCs w:val="16"/>
                <w:lang w:val="da-DK"/>
              </w:rPr>
            </w:pPr>
            <w:r w:rsidRPr="00FC3F0B">
              <w:rPr>
                <w:rFonts w:ascii="Verdana" w:hAnsi="Verdana"/>
                <w:b/>
                <w:sz w:val="16"/>
                <w:szCs w:val="16"/>
                <w:lang w:val="da-DK"/>
              </w:rPr>
              <w:t>No.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</w:tcPr>
          <w:p w14:paraId="78E76FF5" w14:textId="77777777" w:rsidR="004548DD" w:rsidRPr="00FC3F0B" w:rsidRDefault="004548DD" w:rsidP="002B0912">
            <w:pPr>
              <w:jc w:val="center"/>
              <w:rPr>
                <w:rFonts w:ascii="Verdana" w:hAnsi="Verdana" w:cs="Arial"/>
                <w:b/>
                <w:sz w:val="16"/>
                <w:szCs w:val="16"/>
                <w:lang w:val="en-GB"/>
              </w:rPr>
            </w:pPr>
            <w:r w:rsidRPr="00FC3F0B">
              <w:rPr>
                <w:rFonts w:ascii="Verdana" w:hAnsi="Verdana" w:cs="Arial"/>
                <w:b/>
                <w:sz w:val="16"/>
                <w:szCs w:val="16"/>
                <w:lang w:val="en-GB"/>
              </w:rPr>
              <w:t>Or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</w:tcPr>
          <w:p w14:paraId="61BF05A2" w14:textId="77777777" w:rsidR="004548DD" w:rsidRPr="00FC3F0B" w:rsidRDefault="004548DD" w:rsidP="002B0912">
            <w:pPr>
              <w:spacing w:before="11" w:line="260" w:lineRule="exac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C3F0B">
              <w:rPr>
                <w:rFonts w:ascii="Verdana" w:hAnsi="Verdana"/>
                <w:b/>
                <w:sz w:val="16"/>
                <w:szCs w:val="16"/>
              </w:rPr>
              <w:t>Message Item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</w:tcPr>
          <w:p w14:paraId="78480CF6" w14:textId="77777777" w:rsidR="004548DD" w:rsidRPr="00FC3F0B" w:rsidRDefault="004548DD" w:rsidP="002B0912">
            <w:pPr>
              <w:spacing w:before="11" w:line="260" w:lineRule="exac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C3F0B">
              <w:rPr>
                <w:rFonts w:ascii="Verdana" w:hAnsi="Verdana"/>
                <w:b/>
                <w:sz w:val="16"/>
                <w:szCs w:val="16"/>
              </w:rPr>
              <w:t>XML Tag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</w:tcPr>
          <w:p w14:paraId="7F2635E5" w14:textId="77777777" w:rsidR="004548DD" w:rsidRPr="00FC3F0B" w:rsidRDefault="004548DD" w:rsidP="002B0912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proofErr w:type="spellStart"/>
            <w:r w:rsidRPr="00FC3F0B">
              <w:rPr>
                <w:rFonts w:ascii="Verdana" w:hAnsi="Verdana" w:cs="Arial"/>
                <w:b/>
                <w:sz w:val="16"/>
                <w:szCs w:val="16"/>
              </w:rPr>
              <w:t>Mult</w:t>
            </w:r>
            <w:proofErr w:type="spellEnd"/>
            <w:r w:rsidRPr="00FC3F0B">
              <w:rPr>
                <w:rFonts w:ascii="Verdana" w:hAnsi="Verdana" w:cs="Arial"/>
                <w:b/>
                <w:sz w:val="16"/>
                <w:szCs w:val="16"/>
              </w:rPr>
              <w:t>.</w:t>
            </w:r>
          </w:p>
        </w:tc>
        <w:tc>
          <w:tcPr>
            <w:tcW w:w="1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</w:tcPr>
          <w:p w14:paraId="77EE8E32" w14:textId="77777777" w:rsidR="004548DD" w:rsidRPr="00FC3F0B" w:rsidRDefault="004548DD" w:rsidP="002B0912">
            <w:pPr>
              <w:spacing w:before="11" w:line="260" w:lineRule="exac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C3F0B">
              <w:rPr>
                <w:rFonts w:ascii="Verdana" w:hAnsi="Verdana"/>
                <w:b/>
                <w:sz w:val="16"/>
                <w:szCs w:val="16"/>
              </w:rPr>
              <w:t>Type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</w:tcPr>
          <w:p w14:paraId="15D205AF" w14:textId="77777777" w:rsidR="004548DD" w:rsidRPr="00FC3F0B" w:rsidRDefault="004548DD" w:rsidP="002B0912">
            <w:pPr>
              <w:jc w:val="center"/>
              <w:rPr>
                <w:rFonts w:ascii="Verdana" w:hAnsi="Verdana" w:cs="Arial"/>
                <w:b/>
                <w:spacing w:val="-1"/>
                <w:sz w:val="16"/>
                <w:szCs w:val="16"/>
              </w:rPr>
            </w:pPr>
            <w:r w:rsidRPr="00FC3F0B">
              <w:rPr>
                <w:rFonts w:ascii="Verdana" w:hAnsi="Verdana" w:cs="Arial"/>
                <w:b/>
                <w:spacing w:val="-1"/>
                <w:sz w:val="16"/>
                <w:szCs w:val="16"/>
              </w:rPr>
              <w:t>Status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</w:tcPr>
          <w:p w14:paraId="3530C53E" w14:textId="77777777" w:rsidR="004548DD" w:rsidRPr="00FC3F0B" w:rsidRDefault="004548DD" w:rsidP="002B0912">
            <w:pPr>
              <w:spacing w:line="179" w:lineRule="exact"/>
              <w:ind w:left="98" w:right="-20"/>
              <w:jc w:val="center"/>
              <w:rPr>
                <w:rFonts w:ascii="Verdana" w:hAnsi="Verdana" w:cs="Arial"/>
                <w:b/>
                <w:spacing w:val="1"/>
                <w:sz w:val="16"/>
                <w:szCs w:val="16"/>
              </w:rPr>
            </w:pPr>
            <w:r w:rsidRPr="00FC3F0B">
              <w:rPr>
                <w:rFonts w:ascii="Verdana" w:hAnsi="Verdana" w:cs="Arial"/>
                <w:b/>
                <w:spacing w:val="1"/>
                <w:sz w:val="16"/>
                <w:szCs w:val="16"/>
              </w:rPr>
              <w:t>Definition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 w:themeFill="accent5" w:themeFillTint="33"/>
          </w:tcPr>
          <w:p w14:paraId="2B0BBDFB" w14:textId="77777777" w:rsidR="004548DD" w:rsidRPr="00FC3F0B" w:rsidRDefault="004548DD" w:rsidP="002B0912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FC3F0B">
              <w:rPr>
                <w:rFonts w:ascii="Verdana" w:hAnsi="Verdana" w:cs="Tahoma"/>
                <w:b/>
                <w:sz w:val="16"/>
                <w:szCs w:val="16"/>
              </w:rPr>
              <w:t>Remarks on Danish CGI usage</w:t>
            </w:r>
          </w:p>
        </w:tc>
      </w:tr>
      <w:tr w:rsidR="00677CC3" w:rsidRPr="00677CC3" w14:paraId="1BD4C094" w14:textId="77777777" w:rsidTr="00D67D62">
        <w:trPr>
          <w:cantSplit/>
          <w:trHeight w:val="20"/>
        </w:trPr>
        <w:tc>
          <w:tcPr>
            <w:tcW w:w="821" w:type="dxa"/>
            <w:shd w:val="clear" w:color="auto" w:fill="B6DDE8" w:themeFill="accent5" w:themeFillTint="66"/>
          </w:tcPr>
          <w:p w14:paraId="71F02D51" w14:textId="77777777" w:rsidR="00677CC3" w:rsidRPr="003924C5" w:rsidRDefault="00677CC3" w:rsidP="002B0912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260775BD" w14:textId="77777777" w:rsidR="00677CC3" w:rsidRPr="003924C5" w:rsidRDefault="00677CC3" w:rsidP="002B0912">
            <w:pPr>
              <w:spacing w:before="14" w:line="240" w:lineRule="exact"/>
              <w:rPr>
                <w:rFonts w:ascii="Verdana" w:hAnsi="Verdana"/>
                <w:sz w:val="16"/>
                <w:szCs w:val="16"/>
              </w:rPr>
            </w:pPr>
          </w:p>
          <w:p w14:paraId="073C8A23" w14:textId="77777777" w:rsidR="00677CC3" w:rsidRPr="003924C5" w:rsidRDefault="00677CC3" w:rsidP="002B0912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2.23</w:t>
            </w:r>
          </w:p>
        </w:tc>
        <w:tc>
          <w:tcPr>
            <w:tcW w:w="574" w:type="dxa"/>
            <w:shd w:val="clear" w:color="auto" w:fill="B6DDE8" w:themeFill="accent5" w:themeFillTint="66"/>
            <w:vAlign w:val="center"/>
          </w:tcPr>
          <w:p w14:paraId="388C1637" w14:textId="77777777" w:rsidR="00677CC3" w:rsidRPr="003924C5" w:rsidRDefault="00677CC3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B6DDE8" w:themeFill="accent5" w:themeFillTint="66"/>
          </w:tcPr>
          <w:p w14:paraId="713D09FA" w14:textId="77777777" w:rsidR="00677CC3" w:rsidRPr="003924C5" w:rsidRDefault="00677CC3" w:rsidP="00EA6F5E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</w:p>
          <w:p w14:paraId="4DB4BF65" w14:textId="77777777" w:rsidR="00677CC3" w:rsidRPr="003924C5" w:rsidRDefault="00677CC3" w:rsidP="00EA6F5E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++</w:t>
            </w:r>
            <w:proofErr w:type="spellStart"/>
            <w:r w:rsidRPr="003924C5">
              <w:rPr>
                <w:rFonts w:ascii="Verdana" w:hAnsi="Verdana" w:cs="Arial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ons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3924C5">
              <w:rPr>
                <w:rFonts w:ascii="Verdana" w:hAnsi="Verdana" w:cs="Arial"/>
                <w:sz w:val="16"/>
                <w:szCs w:val="16"/>
              </w:rPr>
              <w:t>mm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3924C5">
              <w:rPr>
                <w:rFonts w:ascii="Verdana" w:hAnsi="Verdana" w:cs="Arial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2061" w:type="dxa"/>
            <w:shd w:val="clear" w:color="auto" w:fill="B6DDE8" w:themeFill="accent5" w:themeFillTint="66"/>
          </w:tcPr>
          <w:p w14:paraId="2A1F5E09" w14:textId="77777777" w:rsidR="00677CC3" w:rsidRPr="003924C5" w:rsidRDefault="00677CC3" w:rsidP="00EA6F5E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</w:p>
          <w:p w14:paraId="106738AB" w14:textId="77777777" w:rsidR="00677CC3" w:rsidRPr="003924C5" w:rsidRDefault="00677CC3" w:rsidP="00EA6F5E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3924C5">
              <w:rPr>
                <w:rFonts w:ascii="Verdana" w:hAnsi="Verdana" w:cs="Arial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3924C5">
              <w:rPr>
                <w:rFonts w:ascii="Verdana" w:hAnsi="Verdana" w:cs="Arial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proofErr w:type="spellEnd"/>
            <w:r w:rsidRPr="003924C5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shd w:val="clear" w:color="auto" w:fill="B6DDE8" w:themeFill="accent5" w:themeFillTint="66"/>
          </w:tcPr>
          <w:p w14:paraId="62F5B0D7" w14:textId="77777777" w:rsidR="00677CC3" w:rsidRPr="0067564C" w:rsidRDefault="00677CC3" w:rsidP="00EA6F5E">
            <w:pPr>
              <w:spacing w:before="86"/>
              <w:ind w:left="90" w:right="-20"/>
              <w:rPr>
                <w:rFonts w:ascii="Verdana" w:hAnsi="Verdana" w:cs="Arial"/>
                <w:spacing w:val="1"/>
                <w:sz w:val="14"/>
                <w:szCs w:val="14"/>
              </w:rPr>
            </w:pPr>
          </w:p>
          <w:p w14:paraId="068E1534" w14:textId="2FC32C49" w:rsidR="00677CC3" w:rsidRPr="0067564C" w:rsidRDefault="00677CC3">
            <w:pPr>
              <w:spacing w:before="86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="006B067E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shd w:val="clear" w:color="auto" w:fill="B6DDE8" w:themeFill="accent5" w:themeFillTint="66"/>
          </w:tcPr>
          <w:p w14:paraId="13D0315A" w14:textId="77777777" w:rsidR="00677CC3" w:rsidRPr="003924C5" w:rsidRDefault="00677CC3" w:rsidP="00EA6F5E">
            <w:pPr>
              <w:spacing w:before="86"/>
              <w:ind w:left="89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35020BC8" w14:textId="77777777" w:rsidR="00677CC3" w:rsidRPr="003924C5" w:rsidRDefault="00677CC3" w:rsidP="00EA6F5E">
            <w:pPr>
              <w:spacing w:before="86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3924C5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14:paraId="2A8AD970" w14:textId="77777777" w:rsidR="00677CC3" w:rsidRPr="003924C5" w:rsidRDefault="004F413D" w:rsidP="002B0912">
            <w:pPr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B6DDE8" w:themeFill="accent5" w:themeFillTint="66"/>
          </w:tcPr>
          <w:p w14:paraId="2BC4791A" w14:textId="77777777" w:rsidR="00677CC3" w:rsidRPr="003924C5" w:rsidRDefault="00677CC3" w:rsidP="00677CC3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z w:val="16"/>
                <w:szCs w:val="16"/>
              </w:rPr>
              <w:t>f</w:t>
            </w:r>
            <w:r w:rsidRPr="003924C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prov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3924C5">
              <w:rPr>
                <w:rFonts w:ascii="Verdana" w:hAnsi="Verdana" w:cs="Arial"/>
                <w:sz w:val="16"/>
                <w:szCs w:val="16"/>
              </w:rPr>
              <w:t>mm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3924C5">
              <w:rPr>
                <w:rFonts w:ascii="Verdana" w:hAnsi="Verdana" w:cs="Arial"/>
                <w:sz w:val="16"/>
                <w:szCs w:val="16"/>
              </w:rPr>
              <w:t>y 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es</w:t>
            </w:r>
            <w:r w:rsidRPr="003924C5">
              <w:rPr>
                <w:rFonts w:ascii="Verdana" w:hAnsi="Verdana" w:cs="Arial"/>
                <w:sz w:val="16"/>
                <w:szCs w:val="16"/>
              </w:rPr>
              <w:t>.</w:t>
            </w:r>
            <w:r w:rsidR="00A24790">
              <w:rPr>
                <w:rFonts w:ascii="Verdana" w:hAnsi="Verdana" w:cs="Arial"/>
                <w:sz w:val="16"/>
                <w:szCs w:val="16"/>
              </w:rPr>
              <w:br/>
            </w:r>
            <w:r w:rsidR="00A24790">
              <w:rPr>
                <w:rFonts w:ascii="Verdana" w:hAnsi="Verdana" w:cs="Arial"/>
                <w:sz w:val="16"/>
                <w:szCs w:val="16"/>
              </w:rPr>
              <w:br/>
            </w:r>
            <w:r w:rsidR="00A24790" w:rsidRPr="002C6077">
              <w:rPr>
                <w:rFonts w:ascii="Verdana" w:hAnsi="Verdana"/>
                <w:sz w:val="16"/>
                <w:szCs w:val="16"/>
              </w:rPr>
              <w:t>If used, Total Credit and/or Total Debit should, at a minimum, be provided if summary data is available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2B66A500" w14:textId="77777777" w:rsidR="00677CC3" w:rsidRPr="003924C5" w:rsidRDefault="00DE77C2" w:rsidP="002B0912">
            <w:pPr>
              <w:rPr>
                <w:rFonts w:ascii="Verdana" w:hAnsi="Verdana" w:cs="Tahoma"/>
                <w:sz w:val="16"/>
                <w:szCs w:val="16"/>
              </w:rPr>
            </w:pPr>
            <w:r w:rsidRPr="003924C5">
              <w:rPr>
                <w:rFonts w:ascii="Verdana" w:hAnsi="Verdana" w:cs="Tahoma"/>
                <w:sz w:val="16"/>
                <w:szCs w:val="16"/>
              </w:rPr>
              <w:t>Component used if entries exist in the message</w:t>
            </w:r>
          </w:p>
        </w:tc>
      </w:tr>
      <w:tr w:rsidR="004548DD" w:rsidRPr="00FC3F0B" w14:paraId="7C2492FA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4BEC9D7F" w14:textId="77777777" w:rsidR="004548DD" w:rsidRPr="003924C5" w:rsidRDefault="004548DD" w:rsidP="002B0912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4F62DFA9" w14:textId="77777777" w:rsidR="004548DD" w:rsidRPr="003924C5" w:rsidRDefault="004548DD" w:rsidP="002B0912">
            <w:pPr>
              <w:spacing w:before="14" w:line="240" w:lineRule="exact"/>
              <w:rPr>
                <w:rFonts w:ascii="Verdana" w:hAnsi="Verdana"/>
                <w:sz w:val="16"/>
                <w:szCs w:val="16"/>
              </w:rPr>
            </w:pPr>
          </w:p>
          <w:p w14:paraId="1F2B3E06" w14:textId="77777777" w:rsidR="004548DD" w:rsidRPr="003924C5" w:rsidRDefault="00677CC3" w:rsidP="002B0912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2.24</w:t>
            </w:r>
          </w:p>
        </w:tc>
        <w:tc>
          <w:tcPr>
            <w:tcW w:w="574" w:type="dxa"/>
            <w:vAlign w:val="center"/>
          </w:tcPr>
          <w:p w14:paraId="58F727AC" w14:textId="77777777" w:rsidR="004548DD" w:rsidRPr="003924C5" w:rsidRDefault="004548D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14:paraId="1CB9D3DE" w14:textId="77777777" w:rsidR="00677CC3" w:rsidRPr="003924C5" w:rsidRDefault="00677CC3" w:rsidP="002B0912">
            <w:pPr>
              <w:ind w:left="98" w:right="-20"/>
              <w:rPr>
                <w:rFonts w:ascii="Verdana" w:hAnsi="Verdana" w:cs="Arial"/>
                <w:sz w:val="16"/>
                <w:szCs w:val="16"/>
              </w:rPr>
            </w:pPr>
          </w:p>
          <w:p w14:paraId="2001B215" w14:textId="77777777" w:rsidR="00677CC3" w:rsidRPr="003924C5" w:rsidRDefault="00677CC3" w:rsidP="002B0912">
            <w:pPr>
              <w:ind w:left="98" w:right="-20"/>
              <w:rPr>
                <w:rFonts w:ascii="Verdana" w:hAnsi="Verdana" w:cs="Arial"/>
                <w:sz w:val="16"/>
                <w:szCs w:val="16"/>
              </w:rPr>
            </w:pPr>
          </w:p>
          <w:p w14:paraId="7C199F93" w14:textId="77777777" w:rsidR="00677CC3" w:rsidRPr="003924C5" w:rsidRDefault="00677CC3" w:rsidP="002B0912">
            <w:pPr>
              <w:ind w:left="98" w:right="-20"/>
              <w:rPr>
                <w:rFonts w:ascii="Verdana" w:hAnsi="Verdana" w:cs="Arial"/>
                <w:sz w:val="16"/>
                <w:szCs w:val="16"/>
              </w:rPr>
            </w:pPr>
          </w:p>
          <w:p w14:paraId="7E0BC355" w14:textId="77777777" w:rsidR="004548DD" w:rsidRPr="003924C5" w:rsidRDefault="00677CC3" w:rsidP="002B0912">
            <w:pPr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3924C5">
              <w:rPr>
                <w:rFonts w:ascii="Verdana" w:hAnsi="Verdana" w:cs="Arial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2061" w:type="dxa"/>
          </w:tcPr>
          <w:p w14:paraId="24519AAD" w14:textId="77777777" w:rsidR="00677CC3" w:rsidRPr="003924C5" w:rsidRDefault="00677CC3" w:rsidP="002B0912">
            <w:pPr>
              <w:ind w:left="98" w:right="-20"/>
              <w:rPr>
                <w:rFonts w:ascii="Verdana" w:hAnsi="Verdana" w:cs="Arial"/>
                <w:sz w:val="16"/>
                <w:szCs w:val="16"/>
              </w:rPr>
            </w:pPr>
          </w:p>
          <w:p w14:paraId="69A7AFFE" w14:textId="77777777" w:rsidR="00677CC3" w:rsidRPr="003924C5" w:rsidRDefault="00677CC3" w:rsidP="002B0912">
            <w:pPr>
              <w:ind w:left="98" w:right="-20"/>
              <w:rPr>
                <w:rFonts w:ascii="Verdana" w:hAnsi="Verdana" w:cs="Arial"/>
                <w:sz w:val="16"/>
                <w:szCs w:val="16"/>
              </w:rPr>
            </w:pPr>
          </w:p>
          <w:p w14:paraId="6117989C" w14:textId="77777777" w:rsidR="00677CC3" w:rsidRPr="003924C5" w:rsidRDefault="00677CC3" w:rsidP="002B0912">
            <w:pPr>
              <w:ind w:left="98" w:right="-20"/>
              <w:rPr>
                <w:rFonts w:ascii="Verdana" w:hAnsi="Verdana" w:cs="Arial"/>
                <w:sz w:val="16"/>
                <w:szCs w:val="16"/>
              </w:rPr>
            </w:pPr>
          </w:p>
          <w:p w14:paraId="614683BE" w14:textId="77777777" w:rsidR="004548DD" w:rsidRPr="003924C5" w:rsidRDefault="00677CC3" w:rsidP="002B0912">
            <w:pPr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3924C5">
              <w:rPr>
                <w:rFonts w:ascii="Verdana" w:hAnsi="Verdana" w:cs="Arial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proofErr w:type="spellEnd"/>
            <w:r w:rsidRPr="003924C5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6938FF84" w14:textId="77777777" w:rsidR="004548DD" w:rsidRPr="0067564C" w:rsidRDefault="004548DD" w:rsidP="002B0912">
            <w:pPr>
              <w:spacing w:line="200" w:lineRule="exact"/>
              <w:rPr>
                <w:rFonts w:ascii="Verdana" w:hAnsi="Verdana" w:cs="Arial"/>
                <w:sz w:val="14"/>
                <w:szCs w:val="14"/>
              </w:rPr>
            </w:pPr>
          </w:p>
          <w:p w14:paraId="4AAF4F95" w14:textId="77777777" w:rsidR="004548DD" w:rsidRPr="0067564C" w:rsidRDefault="004548DD" w:rsidP="002B0912">
            <w:pPr>
              <w:spacing w:before="14" w:line="240" w:lineRule="exact"/>
              <w:rPr>
                <w:rFonts w:ascii="Verdana" w:hAnsi="Verdana" w:cs="Arial"/>
                <w:sz w:val="14"/>
                <w:szCs w:val="14"/>
              </w:rPr>
            </w:pPr>
          </w:p>
          <w:p w14:paraId="428CDECC" w14:textId="77777777" w:rsidR="004548DD" w:rsidRPr="0067564C" w:rsidRDefault="004548DD" w:rsidP="002B0912">
            <w:pPr>
              <w:ind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314BFF84" w14:textId="77777777" w:rsidR="00677CC3" w:rsidRPr="003924C5" w:rsidRDefault="00677CC3" w:rsidP="002B0912">
            <w:pPr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4B9648C3" w14:textId="77777777" w:rsidR="00677CC3" w:rsidRPr="003924C5" w:rsidRDefault="00677CC3" w:rsidP="002B0912">
            <w:pPr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5F724A90" w14:textId="77777777" w:rsidR="004548DD" w:rsidRPr="003924C5" w:rsidRDefault="00677CC3" w:rsidP="002B0912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3924C5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  <w:vAlign w:val="center"/>
          </w:tcPr>
          <w:p w14:paraId="3EA35B77" w14:textId="0DAC0ECB" w:rsidR="004548DD" w:rsidRPr="003924C5" w:rsidRDefault="001C7261" w:rsidP="002B0912">
            <w:pPr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1BF8C650" w14:textId="77777777" w:rsidR="004548DD" w:rsidRPr="003924C5" w:rsidRDefault="00677CC3" w:rsidP="00677CC3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3924C5">
              <w:rPr>
                <w:rFonts w:ascii="Verdana" w:hAnsi="Verdana" w:cs="Arial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 xml:space="preserve"> n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3924C5">
              <w:rPr>
                <w:rFonts w:ascii="Verdana" w:hAnsi="Verdana" w:cs="Arial"/>
                <w:sz w:val="16"/>
                <w:szCs w:val="16"/>
              </w:rPr>
              <w:t>d</w:t>
            </w:r>
            <w:r w:rsidRPr="003924C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3924C5">
              <w:rPr>
                <w:rFonts w:ascii="Verdana" w:hAnsi="Verdana" w:cs="Arial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it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it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3924C5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31DCBBFC" w14:textId="77777777" w:rsidR="004548DD" w:rsidRPr="003924C5" w:rsidRDefault="004548DD" w:rsidP="00677CC3">
            <w:pPr>
              <w:pStyle w:val="Default"/>
              <w:rPr>
                <w:rFonts w:ascii="Verdana" w:hAnsi="Verdana" w:cs="Tahoma"/>
                <w:sz w:val="16"/>
                <w:szCs w:val="16"/>
                <w:lang w:val="en-US"/>
              </w:rPr>
            </w:pPr>
          </w:p>
        </w:tc>
      </w:tr>
      <w:tr w:rsidR="00DE77C2" w:rsidRPr="00E4386E" w14:paraId="5D02D31C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22277842" w14:textId="77777777" w:rsidR="00DE77C2" w:rsidRPr="003924C5" w:rsidRDefault="00DE77C2" w:rsidP="002B0912">
            <w:pPr>
              <w:spacing w:line="200" w:lineRule="exact"/>
              <w:jc w:val="center"/>
              <w:rPr>
                <w:rFonts w:ascii="Verdana" w:hAnsi="Verdana"/>
                <w:sz w:val="16"/>
                <w:szCs w:val="16"/>
                <w:lang w:val="da-DK"/>
              </w:rPr>
            </w:pPr>
            <w:r w:rsidRPr="003924C5">
              <w:rPr>
                <w:rFonts w:ascii="Verdana" w:hAnsi="Verdana"/>
                <w:sz w:val="16"/>
                <w:szCs w:val="16"/>
                <w:lang w:val="da-DK"/>
              </w:rPr>
              <w:t>2.25</w:t>
            </w:r>
          </w:p>
        </w:tc>
        <w:tc>
          <w:tcPr>
            <w:tcW w:w="574" w:type="dxa"/>
            <w:vAlign w:val="center"/>
          </w:tcPr>
          <w:p w14:paraId="5F3D4422" w14:textId="77777777" w:rsidR="00DE77C2" w:rsidRPr="003924C5" w:rsidRDefault="00DE77C2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14:paraId="4C6BA31E" w14:textId="77777777" w:rsidR="00DE77C2" w:rsidRPr="003924C5" w:rsidRDefault="00DE77C2" w:rsidP="00EA6F5E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++++</w:t>
            </w:r>
            <w:proofErr w:type="spellStart"/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Nu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ber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fE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2061" w:type="dxa"/>
          </w:tcPr>
          <w:p w14:paraId="585D9CC6" w14:textId="77777777" w:rsidR="00DE77C2" w:rsidRPr="003924C5" w:rsidRDefault="00DE77C2" w:rsidP="00EA6F5E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3924C5">
              <w:rPr>
                <w:rFonts w:ascii="Verdana" w:hAnsi="Verdana" w:cs="Arial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proofErr w:type="spellEnd"/>
            <w:r w:rsidRPr="003924C5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1A5440D5" w14:textId="77777777" w:rsidR="00DE77C2" w:rsidRPr="0067564C" w:rsidRDefault="00DE77C2" w:rsidP="00EA6F5E">
            <w:pPr>
              <w:spacing w:before="86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2D47EA3F" w14:textId="77777777" w:rsidR="00DE77C2" w:rsidRPr="003924C5" w:rsidRDefault="00DE77C2" w:rsidP="00EA6F5E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15Nu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3924C5">
              <w:rPr>
                <w:rFonts w:ascii="Verdana" w:hAnsi="Verdana" w:cs="Arial"/>
                <w:sz w:val="16"/>
                <w:szCs w:val="16"/>
              </w:rPr>
              <w:t>Te</w:t>
            </w:r>
          </w:p>
          <w:p w14:paraId="3AF23593" w14:textId="77777777" w:rsidR="00DE77C2" w:rsidRPr="003924C5" w:rsidRDefault="00DE77C2" w:rsidP="00EA6F5E">
            <w:pPr>
              <w:spacing w:line="182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3924C5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3924C5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276" w:type="dxa"/>
            <w:vAlign w:val="center"/>
          </w:tcPr>
          <w:p w14:paraId="78FE1533" w14:textId="3031EE6A" w:rsidR="00DE77C2" w:rsidRPr="003924C5" w:rsidRDefault="001C7261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46804CB3" w14:textId="77777777" w:rsidR="00DE77C2" w:rsidRPr="003924C5" w:rsidRDefault="00DE77C2" w:rsidP="00DE77C2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Nu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z w:val="16"/>
                <w:szCs w:val="16"/>
              </w:rPr>
              <w:t>f</w:t>
            </w:r>
            <w:r w:rsidRPr="003924C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dua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 xml:space="preserve"> en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z w:val="16"/>
                <w:szCs w:val="16"/>
              </w:rPr>
              <w:t>s</w:t>
            </w:r>
            <w:r w:rsidRPr="003924C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d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d in 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3924C5">
              <w:rPr>
                <w:rFonts w:ascii="Verdana" w:hAnsi="Verdana" w:cs="Arial"/>
                <w:sz w:val="16"/>
                <w:szCs w:val="16"/>
              </w:rPr>
              <w:t>e</w:t>
            </w:r>
          </w:p>
          <w:p w14:paraId="430B3C94" w14:textId="77777777" w:rsidR="00DE77C2" w:rsidRPr="003924C5" w:rsidRDefault="00DE77C2" w:rsidP="00DE77C2">
            <w:pPr>
              <w:ind w:right="578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repor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proofErr w:type="gramEnd"/>
            <w:r w:rsidRPr="003924C5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211FD388" w14:textId="6B69F801" w:rsidR="00DE77C2" w:rsidRPr="003924C5" w:rsidRDefault="00DE77C2" w:rsidP="00A2479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3924C5">
              <w:rPr>
                <w:rFonts w:ascii="Verdana" w:hAnsi="Verdana"/>
                <w:sz w:val="16"/>
                <w:szCs w:val="16"/>
                <w:lang w:val="en-US"/>
              </w:rPr>
              <w:t>Calculated number of entries in the file</w:t>
            </w:r>
          </w:p>
        </w:tc>
      </w:tr>
      <w:tr w:rsidR="00DE77C2" w:rsidRPr="00E4386E" w14:paraId="0219E4B8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5069B6AF" w14:textId="77777777" w:rsidR="00DE77C2" w:rsidRPr="003924C5" w:rsidRDefault="00DE77C2" w:rsidP="002B0912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2.26</w:t>
            </w:r>
          </w:p>
        </w:tc>
        <w:tc>
          <w:tcPr>
            <w:tcW w:w="574" w:type="dxa"/>
            <w:vAlign w:val="center"/>
          </w:tcPr>
          <w:p w14:paraId="0292256E" w14:textId="77777777" w:rsidR="00DE77C2" w:rsidRPr="003924C5" w:rsidRDefault="00DE77C2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14:paraId="3BB295DF" w14:textId="77777777" w:rsidR="00DE77C2" w:rsidRPr="003924C5" w:rsidRDefault="00DE77C2" w:rsidP="00EA6F5E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++++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3924C5">
              <w:rPr>
                <w:rFonts w:ascii="Verdana" w:hAnsi="Verdana" w:cs="Arial"/>
                <w:sz w:val="16"/>
                <w:szCs w:val="16"/>
              </w:rPr>
              <w:t>m</w:t>
            </w:r>
          </w:p>
        </w:tc>
        <w:tc>
          <w:tcPr>
            <w:tcW w:w="2061" w:type="dxa"/>
          </w:tcPr>
          <w:p w14:paraId="4D2C6C99" w14:textId="77777777" w:rsidR="00DE77C2" w:rsidRPr="003924C5" w:rsidRDefault="00DE77C2" w:rsidP="00EA6F5E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&lt;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3C4EF93B" w14:textId="77777777" w:rsidR="00DE77C2" w:rsidRPr="0067564C" w:rsidRDefault="00DE77C2" w:rsidP="00EA6F5E">
            <w:pPr>
              <w:spacing w:before="86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3CBC297F" w14:textId="77777777" w:rsidR="00DE77C2" w:rsidRPr="003924C5" w:rsidRDefault="00DE77C2" w:rsidP="00EA6F5E">
            <w:pPr>
              <w:spacing w:before="86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3924C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3924C5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276" w:type="dxa"/>
            <w:vAlign w:val="center"/>
          </w:tcPr>
          <w:p w14:paraId="1990B78B" w14:textId="2F8F3ECA" w:rsidR="00DE77C2" w:rsidRPr="003924C5" w:rsidRDefault="001C7261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5FDE1122" w14:textId="77777777" w:rsidR="00DE77C2" w:rsidRPr="003924C5" w:rsidRDefault="00DE77C2" w:rsidP="00797D7E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z w:val="16"/>
                <w:szCs w:val="16"/>
              </w:rPr>
              <w:t>f</w:t>
            </w:r>
            <w:r w:rsidRPr="003924C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z w:val="16"/>
                <w:szCs w:val="16"/>
              </w:rPr>
              <w:t>ll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dua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z w:val="16"/>
                <w:szCs w:val="16"/>
              </w:rPr>
              <w:t>s i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d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d in 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3924C5">
              <w:rPr>
                <w:rFonts w:ascii="Verdana" w:hAnsi="Verdana" w:cs="Arial"/>
                <w:sz w:val="16"/>
                <w:szCs w:val="16"/>
              </w:rPr>
              <w:t>e</w:t>
            </w:r>
            <w:r w:rsidR="00797D7E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repor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654423AF" w14:textId="04DB16DA" w:rsidR="00DE77C2" w:rsidRPr="003924C5" w:rsidRDefault="00DE77C2" w:rsidP="00A2479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3924C5">
              <w:rPr>
                <w:rFonts w:ascii="Verdana" w:hAnsi="Verdana"/>
                <w:sz w:val="16"/>
                <w:szCs w:val="16"/>
                <w:lang w:val="en-US"/>
              </w:rPr>
              <w:t>Calculated sum of included entries in the file</w:t>
            </w:r>
          </w:p>
        </w:tc>
      </w:tr>
      <w:tr w:rsidR="00DE77C2" w:rsidRPr="00E4386E" w14:paraId="6C7D56DC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366808CA" w14:textId="77777777" w:rsidR="00DE77C2" w:rsidRPr="003924C5" w:rsidRDefault="00DE77C2" w:rsidP="002B0912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2.27</w:t>
            </w:r>
          </w:p>
        </w:tc>
        <w:tc>
          <w:tcPr>
            <w:tcW w:w="574" w:type="dxa"/>
            <w:vAlign w:val="center"/>
          </w:tcPr>
          <w:p w14:paraId="5025EBBA" w14:textId="77777777" w:rsidR="00DE77C2" w:rsidRPr="003924C5" w:rsidRDefault="00DE77C2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14:paraId="59D10DD8" w14:textId="77777777" w:rsidR="00DE77C2" w:rsidRPr="003924C5" w:rsidRDefault="00DE77C2" w:rsidP="00EA6F5E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++++</w:t>
            </w:r>
            <w:proofErr w:type="spellStart"/>
            <w:r w:rsidRPr="003924C5">
              <w:rPr>
                <w:rFonts w:ascii="Verdana" w:hAnsi="Verdana" w:cs="Arial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Net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3924C5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3924C5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2061" w:type="dxa"/>
          </w:tcPr>
          <w:p w14:paraId="440CF80D" w14:textId="77777777" w:rsidR="00DE77C2" w:rsidRPr="003924C5" w:rsidRDefault="00DE77C2" w:rsidP="00EA6F5E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3924C5">
              <w:rPr>
                <w:rFonts w:ascii="Verdana" w:hAnsi="Verdana" w:cs="Arial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3924C5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proofErr w:type="spellEnd"/>
            <w:r w:rsidRPr="003924C5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4094E9BB" w14:textId="77777777" w:rsidR="00DE77C2" w:rsidRPr="0067564C" w:rsidRDefault="00DE77C2" w:rsidP="00EA6F5E">
            <w:pPr>
              <w:spacing w:before="86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2BD79110" w14:textId="77777777" w:rsidR="00DE77C2" w:rsidRPr="003924C5" w:rsidRDefault="00DE77C2" w:rsidP="00EA6F5E">
            <w:pPr>
              <w:spacing w:before="86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3924C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3924C5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276" w:type="dxa"/>
            <w:vAlign w:val="center"/>
          </w:tcPr>
          <w:p w14:paraId="07E4DC65" w14:textId="4B50BE2F" w:rsidR="00DE77C2" w:rsidRPr="003924C5" w:rsidRDefault="001C7261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71E7D067" w14:textId="77777777" w:rsidR="00DE77C2" w:rsidRPr="003924C5" w:rsidRDefault="00DE77C2" w:rsidP="00630613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z w:val="16"/>
                <w:szCs w:val="16"/>
              </w:rPr>
              <w:t>g</w:t>
            </w:r>
            <w:r w:rsidRPr="003924C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z w:val="16"/>
                <w:szCs w:val="16"/>
              </w:rPr>
              <w:t>ll</w:t>
            </w:r>
            <w:r w:rsidR="0063061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3924C5">
              <w:rPr>
                <w:rFonts w:ascii="Verdana" w:hAnsi="Verdana" w:cs="Arial"/>
                <w:sz w:val="16"/>
                <w:szCs w:val="16"/>
              </w:rPr>
              <w:t>it</w:t>
            </w:r>
            <w:r w:rsidRPr="003924C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3924C5">
              <w:rPr>
                <w:rFonts w:ascii="Verdana" w:hAnsi="Verdana" w:cs="Arial"/>
                <w:sz w:val="16"/>
                <w:szCs w:val="16"/>
              </w:rPr>
              <w:t>d</w:t>
            </w:r>
            <w:r w:rsidRPr="003924C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it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es</w:t>
            </w:r>
            <w:r w:rsidRPr="003924C5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6532E4B8" w14:textId="77777777" w:rsidR="00DE77C2" w:rsidRPr="003924C5" w:rsidRDefault="00DE77C2" w:rsidP="002B091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397059" w:rsidRPr="00E4386E" w14:paraId="36FC5F1F" w14:textId="77777777" w:rsidTr="00CF136A">
        <w:trPr>
          <w:cantSplit/>
          <w:trHeight w:val="20"/>
        </w:trPr>
        <w:tc>
          <w:tcPr>
            <w:tcW w:w="821" w:type="dxa"/>
            <w:shd w:val="clear" w:color="auto" w:fill="FFFFFF" w:themeFill="background1"/>
          </w:tcPr>
          <w:p w14:paraId="1F7A24F8" w14:textId="77777777" w:rsidR="00397059" w:rsidRPr="003924C5" w:rsidRDefault="00397059" w:rsidP="002B0912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2.28</w:t>
            </w:r>
          </w:p>
        </w:tc>
        <w:tc>
          <w:tcPr>
            <w:tcW w:w="574" w:type="dxa"/>
            <w:vAlign w:val="center"/>
          </w:tcPr>
          <w:p w14:paraId="2BE8F910" w14:textId="77777777" w:rsidR="00397059" w:rsidRPr="003924C5" w:rsidRDefault="00397059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14:paraId="23A7B2C8" w14:textId="77777777" w:rsidR="00397059" w:rsidRPr="003924C5" w:rsidRDefault="00397059" w:rsidP="00EA6F5E">
            <w:pPr>
              <w:spacing w:before="84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b/>
                <w:bCs/>
                <w:sz w:val="16"/>
                <w:szCs w:val="16"/>
              </w:rPr>
              <w:t>++++</w:t>
            </w:r>
            <w:proofErr w:type="spellStart"/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3924C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2061" w:type="dxa"/>
          </w:tcPr>
          <w:p w14:paraId="73825F92" w14:textId="77777777" w:rsidR="00397059" w:rsidRPr="003924C5" w:rsidRDefault="00397059" w:rsidP="00EA6F5E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proofErr w:type="spellEnd"/>
            <w:r w:rsidRPr="003924C5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6B9957BA" w14:textId="77777777" w:rsidR="00397059" w:rsidRPr="0067564C" w:rsidRDefault="00397059" w:rsidP="00EA6F5E">
            <w:pPr>
              <w:spacing w:before="86"/>
              <w:ind w:left="96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74C765CA" w14:textId="77777777" w:rsidR="00397059" w:rsidRPr="003924C5" w:rsidRDefault="00397059" w:rsidP="00EA6F5E">
            <w:pPr>
              <w:spacing w:before="86"/>
              <w:ind w:left="95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3924C5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276" w:type="dxa"/>
            <w:vAlign w:val="center"/>
          </w:tcPr>
          <w:p w14:paraId="2098F3E4" w14:textId="1FB6605F" w:rsidR="00397059" w:rsidRPr="003924C5" w:rsidRDefault="001C7261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26D12EE6" w14:textId="77777777" w:rsidR="00397059" w:rsidRPr="003924C5" w:rsidRDefault="00397059" w:rsidP="00630613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3924C5">
              <w:rPr>
                <w:rFonts w:ascii="Verdana" w:hAnsi="Verdana" w:cs="Arial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z w:val="16"/>
                <w:szCs w:val="16"/>
              </w:rPr>
              <w:t>s</w:t>
            </w:r>
            <w:r w:rsidR="0063061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a 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it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r a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3924C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4200E274" w14:textId="77777777" w:rsidR="00397059" w:rsidRPr="003924C5" w:rsidRDefault="00EB58B9" w:rsidP="00625DA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F909DB">
              <w:rPr>
                <w:rFonts w:ascii="Verdana" w:hAnsi="Verdana"/>
                <w:sz w:val="16"/>
                <w:szCs w:val="16"/>
                <w:lang w:val="en-US"/>
              </w:rPr>
              <w:t xml:space="preserve">Following values are used: </w:t>
            </w:r>
            <w:r w:rsidR="00A24790">
              <w:rPr>
                <w:rFonts w:ascii="Verdana" w:hAnsi="Verdana"/>
                <w:sz w:val="16"/>
                <w:szCs w:val="16"/>
                <w:lang w:val="en-US"/>
              </w:rPr>
              <w:br/>
            </w:r>
            <w:r w:rsidRPr="00F909DB">
              <w:rPr>
                <w:rFonts w:ascii="Verdana" w:hAnsi="Verdana"/>
                <w:sz w:val="16"/>
                <w:szCs w:val="16"/>
                <w:lang w:val="en-US"/>
              </w:rPr>
              <w:t xml:space="preserve">DBIT = Debit </w:t>
            </w:r>
            <w:r w:rsidR="00A24790">
              <w:rPr>
                <w:rFonts w:ascii="Verdana" w:hAnsi="Verdana"/>
                <w:sz w:val="16"/>
                <w:szCs w:val="16"/>
                <w:lang w:val="en-US"/>
              </w:rPr>
              <w:br/>
            </w:r>
            <w:r w:rsidRPr="00F909DB">
              <w:rPr>
                <w:rFonts w:ascii="Verdana" w:hAnsi="Verdana"/>
                <w:sz w:val="16"/>
                <w:szCs w:val="16"/>
                <w:lang w:val="en-US"/>
              </w:rPr>
              <w:t>CRDT = Credit</w:t>
            </w:r>
            <w:r w:rsidR="00397059" w:rsidRPr="003924C5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97059" w:rsidRPr="00E4386E" w14:paraId="18403A8A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0ADA0015" w14:textId="77777777" w:rsidR="00397059" w:rsidRPr="003924C5" w:rsidRDefault="00397059" w:rsidP="002B0912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2.29</w:t>
            </w:r>
          </w:p>
        </w:tc>
        <w:tc>
          <w:tcPr>
            <w:tcW w:w="574" w:type="dxa"/>
            <w:vAlign w:val="center"/>
          </w:tcPr>
          <w:p w14:paraId="6841D49B" w14:textId="77777777" w:rsidR="00397059" w:rsidRPr="003924C5" w:rsidRDefault="00397059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14:paraId="40863A3E" w14:textId="77777777" w:rsidR="00397059" w:rsidRPr="003924C5" w:rsidRDefault="00397059" w:rsidP="00EA6F5E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++++</w:t>
            </w:r>
            <w:proofErr w:type="spellStart"/>
            <w:r w:rsidRPr="003924C5">
              <w:rPr>
                <w:rFonts w:ascii="Verdana" w:hAnsi="Verdana" w:cs="Arial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2061" w:type="dxa"/>
          </w:tcPr>
          <w:p w14:paraId="787520A1" w14:textId="77777777" w:rsidR="00397059" w:rsidRPr="003924C5" w:rsidRDefault="00397059" w:rsidP="00EA6F5E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3924C5">
              <w:rPr>
                <w:rFonts w:ascii="Verdana" w:hAnsi="Verdana" w:cs="Arial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proofErr w:type="spellEnd"/>
            <w:r w:rsidRPr="003924C5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4071C4F6" w14:textId="77777777" w:rsidR="00397059" w:rsidRPr="0067564C" w:rsidRDefault="00397059" w:rsidP="00EA6F5E">
            <w:pPr>
              <w:spacing w:before="86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679DF099" w14:textId="77777777" w:rsidR="00397059" w:rsidRPr="003924C5" w:rsidRDefault="00397059" w:rsidP="00EA6F5E">
            <w:pPr>
              <w:spacing w:before="86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3924C5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  <w:vAlign w:val="center"/>
          </w:tcPr>
          <w:p w14:paraId="3124189E" w14:textId="24BB4192" w:rsidR="00397059" w:rsidRPr="003924C5" w:rsidRDefault="007126C2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50D1229D" w14:textId="77777777" w:rsidR="00397059" w:rsidRPr="003924C5" w:rsidRDefault="00397059" w:rsidP="00630613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3924C5">
              <w:rPr>
                <w:rFonts w:ascii="Verdana" w:hAnsi="Verdana" w:cs="Arial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 xml:space="preserve"> n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3924C5">
              <w:rPr>
                <w:rFonts w:ascii="Verdana" w:hAnsi="Verdana" w:cs="Arial"/>
                <w:sz w:val="16"/>
                <w:szCs w:val="16"/>
              </w:rPr>
              <w:t>d</w:t>
            </w:r>
            <w:r w:rsidRPr="003924C5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3924C5">
              <w:rPr>
                <w:rFonts w:ascii="Verdana" w:hAnsi="Verdana" w:cs="Arial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3924C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z w:val="16"/>
                <w:szCs w:val="16"/>
              </w:rPr>
              <w:t>t</w:t>
            </w:r>
            <w:r w:rsidR="0063061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3924C5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0229CA3D" w14:textId="77777777" w:rsidR="00397059" w:rsidRPr="003924C5" w:rsidRDefault="00397059" w:rsidP="002B0912">
            <w:pPr>
              <w:pStyle w:val="Default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97059" w:rsidRPr="00E4386E" w14:paraId="7E4BEA72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73127256" w14:textId="77777777" w:rsidR="00397059" w:rsidRPr="003924C5" w:rsidRDefault="00397059" w:rsidP="002B0912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2.30</w:t>
            </w:r>
          </w:p>
        </w:tc>
        <w:tc>
          <w:tcPr>
            <w:tcW w:w="574" w:type="dxa"/>
            <w:vAlign w:val="center"/>
          </w:tcPr>
          <w:p w14:paraId="25B9328C" w14:textId="77777777" w:rsidR="00397059" w:rsidRPr="003924C5" w:rsidRDefault="00397059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14:paraId="4CD4EE83" w14:textId="77777777" w:rsidR="00397059" w:rsidRPr="003924C5" w:rsidRDefault="00397059" w:rsidP="00EA6F5E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ber</w:t>
            </w:r>
            <w:r w:rsidRPr="003924C5">
              <w:rPr>
                <w:rFonts w:ascii="Verdana" w:hAnsi="Verdana" w:cs="Arial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fE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2061" w:type="dxa"/>
          </w:tcPr>
          <w:p w14:paraId="1FCF06A3" w14:textId="77777777" w:rsidR="00397059" w:rsidRPr="003924C5" w:rsidRDefault="00397059" w:rsidP="00EA6F5E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3924C5">
              <w:rPr>
                <w:rFonts w:ascii="Verdana" w:hAnsi="Verdana" w:cs="Arial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proofErr w:type="spellEnd"/>
            <w:r w:rsidRPr="003924C5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643E5608" w14:textId="77777777" w:rsidR="00397059" w:rsidRPr="0067564C" w:rsidRDefault="00397059" w:rsidP="00EA6F5E">
            <w:pPr>
              <w:spacing w:before="86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4677614C" w14:textId="77777777" w:rsidR="00397059" w:rsidRPr="003924C5" w:rsidRDefault="00397059" w:rsidP="00EA6F5E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15Nu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3924C5">
              <w:rPr>
                <w:rFonts w:ascii="Verdana" w:hAnsi="Verdana" w:cs="Arial"/>
                <w:sz w:val="16"/>
                <w:szCs w:val="16"/>
              </w:rPr>
              <w:t>Te</w:t>
            </w:r>
          </w:p>
          <w:p w14:paraId="6CDC8C21" w14:textId="77777777" w:rsidR="00397059" w:rsidRPr="003924C5" w:rsidRDefault="00397059" w:rsidP="00EA6F5E">
            <w:pPr>
              <w:spacing w:before="1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3924C5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3924C5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276" w:type="dxa"/>
            <w:vAlign w:val="center"/>
          </w:tcPr>
          <w:p w14:paraId="63F8C0ED" w14:textId="3B67BC59" w:rsidR="00397059" w:rsidRPr="003924C5" w:rsidRDefault="007126C2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590E3683" w14:textId="77777777" w:rsidR="00397059" w:rsidRPr="003924C5" w:rsidRDefault="00397059" w:rsidP="00630613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Nu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z w:val="16"/>
                <w:szCs w:val="16"/>
              </w:rPr>
              <w:t>f</w:t>
            </w:r>
            <w:r w:rsidRPr="003924C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dua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 xml:space="preserve"> en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z w:val="16"/>
                <w:szCs w:val="16"/>
              </w:rPr>
              <w:t>s</w:t>
            </w:r>
            <w:r w:rsidRPr="003924C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d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d in 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3924C5">
              <w:rPr>
                <w:rFonts w:ascii="Verdana" w:hAnsi="Verdana" w:cs="Arial"/>
                <w:sz w:val="16"/>
                <w:szCs w:val="16"/>
              </w:rPr>
              <w:t>e</w:t>
            </w:r>
            <w:r w:rsidR="0063061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repor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114E2772" w14:textId="77777777" w:rsidR="00397059" w:rsidRPr="003924C5" w:rsidRDefault="00397059" w:rsidP="002B0912">
            <w:pPr>
              <w:pStyle w:val="Default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3924C5">
              <w:rPr>
                <w:rFonts w:ascii="Verdana" w:hAnsi="Verdana" w:cs="Arial"/>
                <w:sz w:val="16"/>
                <w:szCs w:val="16"/>
                <w:lang w:val="en-US"/>
              </w:rPr>
              <w:t>Calculated number of credit entries in the file</w:t>
            </w:r>
          </w:p>
        </w:tc>
      </w:tr>
      <w:tr w:rsidR="00397059" w:rsidRPr="00E4386E" w14:paraId="4265F094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416E13CC" w14:textId="77777777" w:rsidR="00397059" w:rsidRPr="003924C5" w:rsidRDefault="00397059" w:rsidP="002B0912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2.31</w:t>
            </w:r>
          </w:p>
        </w:tc>
        <w:tc>
          <w:tcPr>
            <w:tcW w:w="574" w:type="dxa"/>
            <w:vAlign w:val="center"/>
          </w:tcPr>
          <w:p w14:paraId="36FA40AB" w14:textId="77777777" w:rsidR="00397059" w:rsidRPr="003924C5" w:rsidRDefault="00397059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14:paraId="398FA581" w14:textId="77777777" w:rsidR="00397059" w:rsidRPr="003924C5" w:rsidRDefault="00397059" w:rsidP="00EA6F5E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+++++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3924C5">
              <w:rPr>
                <w:rFonts w:ascii="Verdana" w:hAnsi="Verdana" w:cs="Arial"/>
                <w:sz w:val="16"/>
                <w:szCs w:val="16"/>
              </w:rPr>
              <w:t>m</w:t>
            </w:r>
          </w:p>
        </w:tc>
        <w:tc>
          <w:tcPr>
            <w:tcW w:w="2061" w:type="dxa"/>
          </w:tcPr>
          <w:p w14:paraId="56CD2758" w14:textId="77777777" w:rsidR="00397059" w:rsidRPr="003924C5" w:rsidRDefault="00397059" w:rsidP="00EA6F5E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&lt;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176B40E0" w14:textId="77777777" w:rsidR="00397059" w:rsidRPr="0067564C" w:rsidRDefault="00397059" w:rsidP="00EA6F5E">
            <w:pPr>
              <w:spacing w:before="86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08A4860E" w14:textId="77777777" w:rsidR="00397059" w:rsidRPr="003924C5" w:rsidRDefault="00397059" w:rsidP="00EA6F5E">
            <w:pPr>
              <w:spacing w:before="86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3924C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3924C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3924C5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276" w:type="dxa"/>
            <w:vAlign w:val="center"/>
          </w:tcPr>
          <w:p w14:paraId="2AB76ECD" w14:textId="708B1357" w:rsidR="00397059" w:rsidRPr="003924C5" w:rsidRDefault="007126C2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5A226C4A" w14:textId="77777777" w:rsidR="00397059" w:rsidRPr="003924C5" w:rsidRDefault="00397059" w:rsidP="00630613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3924C5">
              <w:rPr>
                <w:rFonts w:ascii="Verdana" w:hAnsi="Verdana" w:cs="Arial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3924C5">
              <w:rPr>
                <w:rFonts w:ascii="Verdana" w:hAnsi="Verdana" w:cs="Arial"/>
                <w:sz w:val="16"/>
                <w:szCs w:val="16"/>
              </w:rPr>
              <w:t>f</w:t>
            </w:r>
            <w:r w:rsidRPr="003924C5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3924C5">
              <w:rPr>
                <w:rFonts w:ascii="Verdana" w:hAnsi="Verdana" w:cs="Arial"/>
                <w:sz w:val="16"/>
                <w:szCs w:val="16"/>
              </w:rPr>
              <w:t>ll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dua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3924C5">
              <w:rPr>
                <w:rFonts w:ascii="Verdana" w:hAnsi="Verdana" w:cs="Arial"/>
                <w:sz w:val="16"/>
                <w:szCs w:val="16"/>
              </w:rPr>
              <w:t>i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z w:val="16"/>
                <w:szCs w:val="16"/>
              </w:rPr>
              <w:t>s i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3924C5">
              <w:rPr>
                <w:rFonts w:ascii="Verdana" w:hAnsi="Verdana" w:cs="Arial"/>
                <w:sz w:val="16"/>
                <w:szCs w:val="16"/>
              </w:rPr>
              <w:t>l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3924C5">
              <w:rPr>
                <w:rFonts w:ascii="Verdana" w:hAnsi="Verdana" w:cs="Arial"/>
                <w:spacing w:val="-3"/>
                <w:sz w:val="16"/>
                <w:szCs w:val="16"/>
              </w:rPr>
              <w:t>d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3924C5">
              <w:rPr>
                <w:rFonts w:ascii="Verdana" w:hAnsi="Verdana" w:cs="Arial"/>
                <w:sz w:val="16"/>
                <w:szCs w:val="16"/>
              </w:rPr>
              <w:t xml:space="preserve">d in 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3924C5">
              <w:rPr>
                <w:rFonts w:ascii="Verdana" w:hAnsi="Verdana" w:cs="Arial"/>
                <w:sz w:val="16"/>
                <w:szCs w:val="16"/>
              </w:rPr>
              <w:t>e</w:t>
            </w:r>
            <w:r w:rsidR="0063061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3924C5">
              <w:rPr>
                <w:rFonts w:ascii="Verdana" w:hAnsi="Verdana" w:cs="Arial"/>
                <w:spacing w:val="-1"/>
                <w:sz w:val="16"/>
                <w:szCs w:val="16"/>
              </w:rPr>
              <w:t>repor</w:t>
            </w:r>
            <w:r w:rsidRPr="003924C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3924C5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75A12719" w14:textId="77777777" w:rsidR="00397059" w:rsidRPr="003924C5" w:rsidRDefault="00397059" w:rsidP="002B0912">
            <w:pPr>
              <w:pStyle w:val="Default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3924C5">
              <w:rPr>
                <w:rFonts w:ascii="Verdana" w:hAnsi="Verdana" w:cs="Arial"/>
                <w:sz w:val="16"/>
                <w:szCs w:val="16"/>
                <w:lang w:val="en-US"/>
              </w:rPr>
              <w:t xml:space="preserve">Calculated sum of the </w:t>
            </w:r>
            <w:r w:rsidR="002C2870">
              <w:rPr>
                <w:rFonts w:ascii="Verdana" w:hAnsi="Verdana" w:cs="Arial"/>
                <w:sz w:val="16"/>
                <w:szCs w:val="16"/>
                <w:lang w:val="en-US"/>
              </w:rPr>
              <w:t xml:space="preserve">credit </w:t>
            </w:r>
            <w:r w:rsidRPr="003924C5">
              <w:rPr>
                <w:rFonts w:ascii="Verdana" w:hAnsi="Verdana" w:cs="Arial"/>
                <w:sz w:val="16"/>
                <w:szCs w:val="16"/>
                <w:lang w:val="en-US"/>
              </w:rPr>
              <w:t xml:space="preserve">entries in the file </w:t>
            </w:r>
          </w:p>
        </w:tc>
      </w:tr>
      <w:tr w:rsidR="007126C2" w:rsidRPr="00E4386E" w14:paraId="669D928F" w14:textId="77777777" w:rsidTr="002C6077">
        <w:trPr>
          <w:cantSplit/>
          <w:trHeight w:val="20"/>
        </w:trPr>
        <w:tc>
          <w:tcPr>
            <w:tcW w:w="821" w:type="dxa"/>
            <w:shd w:val="clear" w:color="auto" w:fill="FFFFFF" w:themeFill="background1"/>
          </w:tcPr>
          <w:p w14:paraId="5BCB3967" w14:textId="77777777" w:rsidR="007126C2" w:rsidRPr="00D3395D" w:rsidRDefault="007126C2" w:rsidP="002B0912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3395D">
              <w:rPr>
                <w:rFonts w:ascii="Verdana" w:hAnsi="Verdana" w:cs="Arial"/>
                <w:sz w:val="16"/>
                <w:szCs w:val="16"/>
              </w:rPr>
              <w:t>2.32</w:t>
            </w:r>
          </w:p>
        </w:tc>
        <w:tc>
          <w:tcPr>
            <w:tcW w:w="574" w:type="dxa"/>
            <w:shd w:val="clear" w:color="auto" w:fill="FFFFFF" w:themeFill="background1"/>
            <w:vAlign w:val="center"/>
          </w:tcPr>
          <w:p w14:paraId="1E6603E1" w14:textId="77777777" w:rsidR="007126C2" w:rsidRPr="00D3395D" w:rsidRDefault="007126C2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FFFFFF" w:themeFill="background1"/>
          </w:tcPr>
          <w:p w14:paraId="4AAF91F3" w14:textId="77777777" w:rsidR="007126C2" w:rsidRPr="00D3395D" w:rsidRDefault="007126C2" w:rsidP="00EA6F5E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2C6077">
              <w:rPr>
                <w:rFonts w:ascii="Verdana" w:hAnsi="Verdana"/>
                <w:sz w:val="16"/>
                <w:szCs w:val="16"/>
              </w:rPr>
              <w:t>++++</w:t>
            </w:r>
            <w:proofErr w:type="spellStart"/>
            <w:r w:rsidRPr="002C6077">
              <w:rPr>
                <w:rFonts w:ascii="Verdana" w:hAnsi="Verdana"/>
                <w:sz w:val="16"/>
                <w:szCs w:val="16"/>
              </w:rPr>
              <w:t>TotalDebitEntries</w:t>
            </w:r>
            <w:proofErr w:type="spellEnd"/>
          </w:p>
        </w:tc>
        <w:tc>
          <w:tcPr>
            <w:tcW w:w="2061" w:type="dxa"/>
            <w:shd w:val="clear" w:color="auto" w:fill="FFFFFF" w:themeFill="background1"/>
          </w:tcPr>
          <w:p w14:paraId="4C7EEE7E" w14:textId="77777777" w:rsidR="007126C2" w:rsidRPr="00D3395D" w:rsidRDefault="007126C2" w:rsidP="00EA6F5E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D3395D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3395D">
              <w:rPr>
                <w:rFonts w:ascii="Verdana" w:hAnsi="Verdana" w:cs="Arial"/>
                <w:sz w:val="16"/>
                <w:szCs w:val="16"/>
              </w:rPr>
              <w:t>TtlDdtNtries</w:t>
            </w:r>
            <w:proofErr w:type="spellEnd"/>
            <w:r w:rsidRPr="00D3395D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shd w:val="clear" w:color="auto" w:fill="FFFFFF" w:themeFill="background1"/>
          </w:tcPr>
          <w:p w14:paraId="3C904219" w14:textId="77777777" w:rsidR="007126C2" w:rsidRPr="00D3395D" w:rsidRDefault="007126C2" w:rsidP="00EA6F5E">
            <w:pPr>
              <w:spacing w:before="86"/>
              <w:ind w:left="90" w:right="-20"/>
              <w:rPr>
                <w:rFonts w:ascii="Verdana" w:hAnsi="Verdana" w:cs="Arial"/>
                <w:spacing w:val="1"/>
                <w:sz w:val="14"/>
                <w:szCs w:val="14"/>
              </w:rPr>
            </w:pPr>
            <w:r w:rsidRPr="00D3395D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D3395D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D3395D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D3395D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D3395D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shd w:val="clear" w:color="auto" w:fill="FFFFFF" w:themeFill="background1"/>
          </w:tcPr>
          <w:p w14:paraId="05448942" w14:textId="77777777" w:rsidR="007126C2" w:rsidRPr="00D3395D" w:rsidRDefault="007126C2" w:rsidP="00EA6F5E">
            <w:pPr>
              <w:spacing w:before="86"/>
              <w:ind w:left="89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D3395D">
              <w:rPr>
                <w:rFonts w:ascii="Verdana" w:hAnsi="Verdana" w:cs="Arial"/>
                <w:spacing w:val="-1"/>
                <w:sz w:val="16"/>
                <w:szCs w:val="16"/>
              </w:rPr>
              <w:t>Component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1526A17" w14:textId="77777777" w:rsidR="007126C2" w:rsidRPr="00D3395D" w:rsidRDefault="007126C2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3395D"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FFFFFF" w:themeFill="background1"/>
          </w:tcPr>
          <w:p w14:paraId="41BCC846" w14:textId="77777777" w:rsidR="007126C2" w:rsidRPr="00D3395D" w:rsidRDefault="007126C2" w:rsidP="007126C2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D3395D">
              <w:rPr>
                <w:rFonts w:ascii="Verdana" w:hAnsi="Verdana" w:cs="Arial"/>
                <w:sz w:val="16"/>
                <w:szCs w:val="16"/>
              </w:rPr>
              <w:t>Indicates the total number and sum of debit</w:t>
            </w:r>
          </w:p>
          <w:p w14:paraId="025C100F" w14:textId="77777777" w:rsidR="007126C2" w:rsidRPr="00D3395D" w:rsidRDefault="007126C2" w:rsidP="007126C2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D3395D">
              <w:rPr>
                <w:rFonts w:ascii="Verdana" w:hAnsi="Verdana" w:cs="Arial"/>
                <w:sz w:val="16"/>
                <w:szCs w:val="16"/>
              </w:rPr>
              <w:t>entries</w:t>
            </w:r>
            <w:proofErr w:type="gramEnd"/>
            <w:r w:rsidRPr="00D3395D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20E0AEC5" w14:textId="77777777" w:rsidR="007126C2" w:rsidRPr="00D3395D" w:rsidRDefault="007126C2" w:rsidP="002B0912">
            <w:pPr>
              <w:pStyle w:val="Default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7126C2" w:rsidRPr="0067564C" w14:paraId="1550CA3B" w14:textId="77777777" w:rsidTr="002C6077">
        <w:trPr>
          <w:cantSplit/>
          <w:trHeight w:val="20"/>
        </w:trPr>
        <w:tc>
          <w:tcPr>
            <w:tcW w:w="821" w:type="dxa"/>
            <w:shd w:val="clear" w:color="auto" w:fill="FFFFFF" w:themeFill="background1"/>
          </w:tcPr>
          <w:p w14:paraId="460C645F" w14:textId="77777777" w:rsidR="007126C2" w:rsidRPr="00D3395D" w:rsidRDefault="007126C2" w:rsidP="002B0912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3395D">
              <w:rPr>
                <w:rFonts w:ascii="Verdana" w:hAnsi="Verdana" w:cs="Arial"/>
                <w:sz w:val="16"/>
                <w:szCs w:val="16"/>
              </w:rPr>
              <w:t>2.33</w:t>
            </w:r>
          </w:p>
        </w:tc>
        <w:tc>
          <w:tcPr>
            <w:tcW w:w="574" w:type="dxa"/>
            <w:shd w:val="clear" w:color="auto" w:fill="FFFFFF" w:themeFill="background1"/>
            <w:vAlign w:val="center"/>
          </w:tcPr>
          <w:p w14:paraId="647363FB" w14:textId="77777777" w:rsidR="007126C2" w:rsidRPr="00D3395D" w:rsidRDefault="007126C2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FFFFFF" w:themeFill="background1"/>
          </w:tcPr>
          <w:p w14:paraId="39CF7B5C" w14:textId="77777777" w:rsidR="007126C2" w:rsidRPr="00D3395D" w:rsidRDefault="007126C2" w:rsidP="00EA6F5E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D3395D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D3395D">
              <w:rPr>
                <w:rFonts w:ascii="Verdana" w:hAnsi="Verdana" w:cs="Arial"/>
                <w:sz w:val="16"/>
                <w:szCs w:val="16"/>
              </w:rPr>
              <w:t>NumberOfEntries</w:t>
            </w:r>
            <w:proofErr w:type="spellEnd"/>
          </w:p>
        </w:tc>
        <w:tc>
          <w:tcPr>
            <w:tcW w:w="2061" w:type="dxa"/>
            <w:shd w:val="clear" w:color="auto" w:fill="FFFFFF" w:themeFill="background1"/>
          </w:tcPr>
          <w:p w14:paraId="67BC56D4" w14:textId="77777777" w:rsidR="007126C2" w:rsidRPr="00D3395D" w:rsidRDefault="007126C2" w:rsidP="00EA6F5E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D3395D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3395D">
              <w:rPr>
                <w:rFonts w:ascii="Verdana" w:hAnsi="Verdana" w:cs="Arial"/>
                <w:sz w:val="16"/>
                <w:szCs w:val="16"/>
              </w:rPr>
              <w:t>NbOfNtries</w:t>
            </w:r>
            <w:proofErr w:type="spellEnd"/>
            <w:r w:rsidRPr="00D3395D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shd w:val="clear" w:color="auto" w:fill="FFFFFF" w:themeFill="background1"/>
          </w:tcPr>
          <w:p w14:paraId="3F5BFE20" w14:textId="77777777" w:rsidR="007126C2" w:rsidRPr="00D3395D" w:rsidRDefault="007126C2" w:rsidP="00EA6F5E">
            <w:pPr>
              <w:spacing w:before="86"/>
              <w:ind w:left="90" w:right="-20"/>
              <w:rPr>
                <w:rFonts w:ascii="Verdana" w:hAnsi="Verdana" w:cs="Arial"/>
                <w:spacing w:val="1"/>
                <w:sz w:val="14"/>
                <w:szCs w:val="14"/>
              </w:rPr>
            </w:pPr>
            <w:r w:rsidRPr="00D3395D">
              <w:rPr>
                <w:rFonts w:ascii="Verdana" w:hAnsi="Verdana" w:cs="Arial"/>
                <w:spacing w:val="1"/>
                <w:sz w:val="14"/>
                <w:szCs w:val="14"/>
              </w:rPr>
              <w:t>[0..1]</w:t>
            </w:r>
          </w:p>
        </w:tc>
        <w:tc>
          <w:tcPr>
            <w:tcW w:w="1787" w:type="dxa"/>
            <w:shd w:val="clear" w:color="auto" w:fill="FFFFFF" w:themeFill="background1"/>
          </w:tcPr>
          <w:p w14:paraId="4730D5CF" w14:textId="77777777" w:rsidR="00D3395D" w:rsidRPr="00D3395D" w:rsidRDefault="00D3395D" w:rsidP="00D3395D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D3395D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D3395D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D3395D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3395D">
              <w:rPr>
                <w:rFonts w:ascii="Verdana" w:hAnsi="Verdana" w:cs="Arial"/>
                <w:spacing w:val="-1"/>
                <w:sz w:val="16"/>
                <w:szCs w:val="16"/>
              </w:rPr>
              <w:t>15Nu</w:t>
            </w:r>
            <w:r w:rsidRPr="00D3395D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3395D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D3395D">
              <w:rPr>
                <w:rFonts w:ascii="Verdana" w:hAnsi="Verdana" w:cs="Arial"/>
                <w:sz w:val="16"/>
                <w:szCs w:val="16"/>
              </w:rPr>
              <w:t>i</w:t>
            </w:r>
            <w:r w:rsidRPr="00D3395D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3395D">
              <w:rPr>
                <w:rFonts w:ascii="Verdana" w:hAnsi="Verdana" w:cs="Arial"/>
                <w:sz w:val="16"/>
                <w:szCs w:val="16"/>
              </w:rPr>
              <w:t>Te</w:t>
            </w:r>
          </w:p>
          <w:p w14:paraId="37874B47" w14:textId="77777777" w:rsidR="007126C2" w:rsidRPr="00D3395D" w:rsidRDefault="00D3395D" w:rsidP="00D3395D">
            <w:pPr>
              <w:spacing w:before="86"/>
              <w:ind w:left="89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spellStart"/>
            <w:r w:rsidRPr="00D3395D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3395D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C5FBDE8" w14:textId="77777777" w:rsidR="007126C2" w:rsidRPr="00D3395D" w:rsidRDefault="00D3395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3395D"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FFFFFF" w:themeFill="background1"/>
          </w:tcPr>
          <w:p w14:paraId="60054253" w14:textId="77777777" w:rsidR="00D3395D" w:rsidRPr="00D3395D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D3395D">
              <w:rPr>
                <w:rFonts w:ascii="Verdana" w:hAnsi="Verdana" w:cs="Arial"/>
                <w:spacing w:val="1"/>
                <w:sz w:val="16"/>
                <w:szCs w:val="16"/>
              </w:rPr>
              <w:t>Number of individual entries included in the</w:t>
            </w:r>
          </w:p>
          <w:p w14:paraId="44CE4A36" w14:textId="77777777" w:rsidR="007126C2" w:rsidRPr="00D3395D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D3395D">
              <w:rPr>
                <w:rFonts w:ascii="Verdana" w:hAnsi="Verdana" w:cs="Arial"/>
                <w:spacing w:val="1"/>
                <w:sz w:val="16"/>
                <w:szCs w:val="16"/>
              </w:rPr>
              <w:t>report</w:t>
            </w:r>
            <w:proofErr w:type="gramEnd"/>
            <w:r w:rsidRPr="00D3395D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3901CE36" w14:textId="77777777" w:rsidR="007126C2" w:rsidRPr="00D3395D" w:rsidRDefault="00D3395D" w:rsidP="00D3395D">
            <w:pPr>
              <w:pStyle w:val="Default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3395D">
              <w:rPr>
                <w:rFonts w:ascii="Verdana" w:hAnsi="Verdana" w:cs="Arial"/>
                <w:sz w:val="16"/>
                <w:szCs w:val="16"/>
                <w:lang w:val="en-US"/>
              </w:rPr>
              <w:t>Calculated number of debit entries in the file</w:t>
            </w:r>
          </w:p>
        </w:tc>
      </w:tr>
      <w:tr w:rsidR="007126C2" w:rsidRPr="0067564C" w14:paraId="3FDE0726" w14:textId="77777777" w:rsidTr="002C6077">
        <w:trPr>
          <w:cantSplit/>
          <w:trHeight w:val="20"/>
        </w:trPr>
        <w:tc>
          <w:tcPr>
            <w:tcW w:w="821" w:type="dxa"/>
            <w:shd w:val="clear" w:color="auto" w:fill="FFFFFF" w:themeFill="background1"/>
          </w:tcPr>
          <w:p w14:paraId="576B0064" w14:textId="77777777" w:rsidR="007126C2" w:rsidRPr="00D3395D" w:rsidRDefault="00D3395D" w:rsidP="002B0912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3395D">
              <w:rPr>
                <w:rFonts w:ascii="Verdana" w:hAnsi="Verdana" w:cs="Arial"/>
                <w:sz w:val="16"/>
                <w:szCs w:val="16"/>
              </w:rPr>
              <w:lastRenderedPageBreak/>
              <w:t>2.34</w:t>
            </w:r>
          </w:p>
        </w:tc>
        <w:tc>
          <w:tcPr>
            <w:tcW w:w="574" w:type="dxa"/>
            <w:shd w:val="clear" w:color="auto" w:fill="FFFFFF" w:themeFill="background1"/>
            <w:vAlign w:val="center"/>
          </w:tcPr>
          <w:p w14:paraId="3EFAD6B1" w14:textId="77777777" w:rsidR="007126C2" w:rsidRPr="00D3395D" w:rsidRDefault="007126C2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FFFFFF" w:themeFill="background1"/>
          </w:tcPr>
          <w:p w14:paraId="380B2063" w14:textId="77777777" w:rsidR="007126C2" w:rsidRPr="00D3395D" w:rsidRDefault="00D3395D" w:rsidP="00EA6F5E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D3395D">
              <w:rPr>
                <w:rFonts w:ascii="Verdana" w:hAnsi="Verdana" w:cs="Arial"/>
                <w:sz w:val="16"/>
                <w:szCs w:val="16"/>
              </w:rPr>
              <w:t>Sum</w:t>
            </w:r>
          </w:p>
        </w:tc>
        <w:tc>
          <w:tcPr>
            <w:tcW w:w="2061" w:type="dxa"/>
            <w:shd w:val="clear" w:color="auto" w:fill="FFFFFF" w:themeFill="background1"/>
          </w:tcPr>
          <w:p w14:paraId="1DE658DF" w14:textId="77777777" w:rsidR="007126C2" w:rsidRPr="00D3395D" w:rsidRDefault="00D3395D" w:rsidP="00EA6F5E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D3395D">
              <w:rPr>
                <w:rFonts w:ascii="Verdana" w:hAnsi="Verdana" w:cs="Arial"/>
                <w:sz w:val="16"/>
                <w:szCs w:val="16"/>
              </w:rPr>
              <w:t>&lt;Sum&gt;</w:t>
            </w:r>
          </w:p>
        </w:tc>
        <w:tc>
          <w:tcPr>
            <w:tcW w:w="742" w:type="dxa"/>
            <w:shd w:val="clear" w:color="auto" w:fill="FFFFFF" w:themeFill="background1"/>
          </w:tcPr>
          <w:p w14:paraId="28EC33DC" w14:textId="77777777" w:rsidR="007126C2" w:rsidRPr="00D3395D" w:rsidRDefault="00D3395D" w:rsidP="00EA6F5E">
            <w:pPr>
              <w:spacing w:before="86"/>
              <w:ind w:left="90" w:right="-20"/>
              <w:rPr>
                <w:rFonts w:ascii="Verdana" w:hAnsi="Verdana" w:cs="Arial"/>
                <w:spacing w:val="1"/>
                <w:sz w:val="14"/>
                <w:szCs w:val="14"/>
              </w:rPr>
            </w:pPr>
            <w:r w:rsidRPr="00D3395D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D3395D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D3395D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D3395D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D3395D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shd w:val="clear" w:color="auto" w:fill="FFFFFF" w:themeFill="background1"/>
          </w:tcPr>
          <w:p w14:paraId="088E5864" w14:textId="77777777" w:rsidR="007126C2" w:rsidRPr="00D3395D" w:rsidRDefault="00D3395D" w:rsidP="00EA6F5E">
            <w:pPr>
              <w:spacing w:before="86"/>
              <w:ind w:left="89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spellStart"/>
            <w:r w:rsidRPr="00D3395D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D3395D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3395D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3395D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3395D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3395D">
              <w:rPr>
                <w:rFonts w:ascii="Verdana" w:hAnsi="Verdana" w:cs="Arial"/>
                <w:sz w:val="16"/>
                <w:szCs w:val="16"/>
              </w:rPr>
              <w:t>l</w:t>
            </w:r>
            <w:r w:rsidRPr="00D3395D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3395D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D3395D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3395D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D3395D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E1A328" w14:textId="77777777" w:rsidR="007126C2" w:rsidRPr="00D3395D" w:rsidRDefault="00D3395D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3395D"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FFFFFF" w:themeFill="background1"/>
          </w:tcPr>
          <w:p w14:paraId="063D2388" w14:textId="77777777" w:rsidR="00D3395D" w:rsidRPr="00D3395D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D3395D">
              <w:rPr>
                <w:rFonts w:ascii="Verdana" w:hAnsi="Verdana" w:cs="Arial"/>
                <w:spacing w:val="1"/>
                <w:sz w:val="16"/>
                <w:szCs w:val="16"/>
              </w:rPr>
              <w:t>Total of all individual entries included in the</w:t>
            </w:r>
          </w:p>
          <w:p w14:paraId="7288BE64" w14:textId="77777777" w:rsidR="007126C2" w:rsidRPr="00D3395D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D3395D">
              <w:rPr>
                <w:rFonts w:ascii="Verdana" w:hAnsi="Verdana" w:cs="Arial"/>
                <w:spacing w:val="1"/>
                <w:sz w:val="16"/>
                <w:szCs w:val="16"/>
              </w:rPr>
              <w:t>report</w:t>
            </w:r>
            <w:proofErr w:type="gramEnd"/>
            <w:r w:rsidRPr="00D3395D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</w:tcPr>
          <w:p w14:paraId="02FD060E" w14:textId="77777777" w:rsidR="007126C2" w:rsidRPr="00D3395D" w:rsidRDefault="007126C2" w:rsidP="002B0912">
            <w:pPr>
              <w:pStyle w:val="Default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A6F5E" w:rsidRPr="0067564C" w14:paraId="2D9ABFED" w14:textId="77777777" w:rsidTr="00D67D62">
        <w:trPr>
          <w:cantSplit/>
          <w:trHeight w:val="20"/>
        </w:trPr>
        <w:tc>
          <w:tcPr>
            <w:tcW w:w="821" w:type="dxa"/>
            <w:shd w:val="clear" w:color="auto" w:fill="B6DDE8" w:themeFill="accent5" w:themeFillTint="66"/>
          </w:tcPr>
          <w:p w14:paraId="43C52243" w14:textId="77777777" w:rsidR="00EA6F5E" w:rsidRPr="0067564C" w:rsidRDefault="00EA6F5E" w:rsidP="002B0912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2.56</w:t>
            </w:r>
          </w:p>
        </w:tc>
        <w:tc>
          <w:tcPr>
            <w:tcW w:w="574" w:type="dxa"/>
            <w:shd w:val="clear" w:color="auto" w:fill="B6DDE8" w:themeFill="accent5" w:themeFillTint="66"/>
            <w:vAlign w:val="center"/>
          </w:tcPr>
          <w:p w14:paraId="7CC02C91" w14:textId="77777777" w:rsidR="00EA6F5E" w:rsidRPr="0067564C" w:rsidRDefault="00EA6F5E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  <w:shd w:val="clear" w:color="auto" w:fill="B6DDE8" w:themeFill="accent5" w:themeFillTint="66"/>
          </w:tcPr>
          <w:p w14:paraId="737ABAC6" w14:textId="77777777" w:rsidR="00EA6F5E" w:rsidRPr="0067564C" w:rsidRDefault="00EA6F5E" w:rsidP="00EA6F5E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2061" w:type="dxa"/>
            <w:shd w:val="clear" w:color="auto" w:fill="B6DDE8" w:themeFill="accent5" w:themeFillTint="66"/>
          </w:tcPr>
          <w:p w14:paraId="465C20C3" w14:textId="77777777" w:rsidR="00EA6F5E" w:rsidRPr="0067564C" w:rsidRDefault="00EA6F5E" w:rsidP="00EA6F5E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  <w:shd w:val="clear" w:color="auto" w:fill="B6DDE8" w:themeFill="accent5" w:themeFillTint="66"/>
          </w:tcPr>
          <w:p w14:paraId="5761A2CB" w14:textId="77777777" w:rsidR="00EA6F5E" w:rsidRPr="0067564C" w:rsidRDefault="00EA6F5E" w:rsidP="00EA6F5E">
            <w:pPr>
              <w:spacing w:before="86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n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  <w:shd w:val="clear" w:color="auto" w:fill="B6DDE8" w:themeFill="accent5" w:themeFillTint="66"/>
          </w:tcPr>
          <w:p w14:paraId="57AF2A4C" w14:textId="77777777" w:rsidR="00EA6F5E" w:rsidRPr="0067564C" w:rsidRDefault="00EA6F5E" w:rsidP="00EA6F5E">
            <w:pPr>
              <w:spacing w:before="86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14:paraId="75F69CAB" w14:textId="44761EB2" w:rsidR="00EA6F5E" w:rsidRPr="0067564C" w:rsidRDefault="00790714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B6DDE8" w:themeFill="accent5" w:themeFillTint="66"/>
          </w:tcPr>
          <w:p w14:paraId="10E53E04" w14:textId="77777777" w:rsidR="00EA6F5E" w:rsidRPr="0067564C" w:rsidRDefault="00EA6F5E" w:rsidP="00630613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>y in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="0063061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it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4588D687" w14:textId="77777777" w:rsidR="00EA6F5E" w:rsidRPr="0067564C" w:rsidRDefault="00EA6F5E" w:rsidP="002B0912">
            <w:pPr>
              <w:pStyle w:val="Default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A6F5E" w:rsidRPr="0067564C" w14:paraId="7C07C2DE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24C1BA7F" w14:textId="77777777" w:rsidR="00EA6F5E" w:rsidRPr="0067564C" w:rsidRDefault="00EA6F5E" w:rsidP="002B0912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2.57</w:t>
            </w:r>
          </w:p>
        </w:tc>
        <w:tc>
          <w:tcPr>
            <w:tcW w:w="574" w:type="dxa"/>
            <w:vAlign w:val="center"/>
          </w:tcPr>
          <w:p w14:paraId="371C53FB" w14:textId="77777777" w:rsidR="00EA6F5E" w:rsidRPr="0067564C" w:rsidRDefault="00EA6F5E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14:paraId="54CEA6B7" w14:textId="77777777" w:rsidR="00EA6F5E" w:rsidRPr="0067564C" w:rsidRDefault="00EA6F5E" w:rsidP="00EA6F5E">
            <w:pPr>
              <w:spacing w:line="179" w:lineRule="exact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ryRe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</w:tcPr>
          <w:p w14:paraId="16DE8EDA" w14:textId="77777777" w:rsidR="00EA6F5E" w:rsidRPr="0067564C" w:rsidRDefault="00EA6F5E" w:rsidP="00EA6F5E">
            <w:pPr>
              <w:spacing w:line="179" w:lineRule="exact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ryRe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731B08E6" w14:textId="77777777" w:rsidR="00EA6F5E" w:rsidRPr="0067564C" w:rsidRDefault="00EA6F5E" w:rsidP="00EA6F5E">
            <w:pPr>
              <w:spacing w:line="179" w:lineRule="exact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6F31593C" w14:textId="77777777" w:rsidR="00EA6F5E" w:rsidRPr="0067564C" w:rsidRDefault="00EA6F5E" w:rsidP="00EA6F5E">
            <w:pPr>
              <w:spacing w:line="179" w:lineRule="exact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  <w:vAlign w:val="center"/>
          </w:tcPr>
          <w:p w14:paraId="53395266" w14:textId="3EE1C7E8" w:rsidR="00EA6F5E" w:rsidRPr="0067564C" w:rsidRDefault="00790714" w:rsidP="00EA6F5E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591AF9C8" w14:textId="77777777" w:rsidR="00EA6F5E" w:rsidRPr="0067564C" w:rsidRDefault="00EA6F5E" w:rsidP="00630613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7AED489E" w14:textId="77777777" w:rsidR="00EA6F5E" w:rsidRPr="0067564C" w:rsidRDefault="00EA6F5E" w:rsidP="002B0912">
            <w:pPr>
              <w:pStyle w:val="Default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67564C">
              <w:rPr>
                <w:rFonts w:ascii="Verdana" w:hAnsi="Verdana" w:cs="Arial"/>
                <w:sz w:val="16"/>
                <w:szCs w:val="16"/>
                <w:lang w:val="en-US"/>
              </w:rPr>
              <w:t>Calculated within message starting from 1</w:t>
            </w:r>
          </w:p>
        </w:tc>
      </w:tr>
      <w:tr w:rsidR="00EA6F5E" w:rsidRPr="0067564C" w14:paraId="1745E312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50CBA706" w14:textId="77777777" w:rsidR="00EA6F5E" w:rsidRPr="0067564C" w:rsidRDefault="00EA6F5E" w:rsidP="002B0912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2.58</w:t>
            </w:r>
          </w:p>
        </w:tc>
        <w:tc>
          <w:tcPr>
            <w:tcW w:w="574" w:type="dxa"/>
            <w:vAlign w:val="center"/>
          </w:tcPr>
          <w:p w14:paraId="2FD36C12" w14:textId="77777777" w:rsidR="00EA6F5E" w:rsidRPr="0067564C" w:rsidRDefault="00EA6F5E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14:paraId="5CE5AEAD" w14:textId="77777777" w:rsidR="00EA6F5E" w:rsidRPr="0067564C" w:rsidRDefault="00EA6F5E" w:rsidP="00EA6F5E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2061" w:type="dxa"/>
          </w:tcPr>
          <w:p w14:paraId="726B0F44" w14:textId="77777777" w:rsidR="00EA6F5E" w:rsidRPr="0067564C" w:rsidRDefault="00EA6F5E" w:rsidP="00EA6F5E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10359D8A" w14:textId="77777777" w:rsidR="00EA6F5E" w:rsidRPr="0067564C" w:rsidRDefault="00EA6F5E" w:rsidP="00EA6F5E">
            <w:pPr>
              <w:spacing w:before="86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73E97818" w14:textId="77777777" w:rsidR="00EA6F5E" w:rsidRPr="0067564C" w:rsidRDefault="00EA6F5E" w:rsidP="00EA6F5E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proofErr w:type="spellEnd"/>
          </w:p>
          <w:p w14:paraId="5EB11D10" w14:textId="77777777" w:rsidR="00EA6F5E" w:rsidRPr="0067564C" w:rsidRDefault="00EA6F5E" w:rsidP="00EA6F5E">
            <w:pPr>
              <w:spacing w:before="1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276" w:type="dxa"/>
            <w:vAlign w:val="center"/>
          </w:tcPr>
          <w:p w14:paraId="4BB4E1D4" w14:textId="77777777" w:rsidR="00EA6F5E" w:rsidRPr="0067564C" w:rsidRDefault="00EA6F5E" w:rsidP="00EA6F5E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67564C">
              <w:rPr>
                <w:rFonts w:ascii="Verdana" w:hAnsi="Verdana" w:cs="Arial"/>
                <w:sz w:val="16"/>
                <w:szCs w:val="16"/>
                <w:lang w:val="en-GB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754854E2" w14:textId="77777777" w:rsidR="00EA6F5E" w:rsidRPr="0067564C" w:rsidRDefault="00EA6F5E" w:rsidP="00630613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one</w:t>
            </w:r>
            <w:r w:rsidRPr="0067564C">
              <w:rPr>
                <w:rFonts w:ascii="Verdana" w:hAnsi="Verdana" w:cs="Arial"/>
                <w:sz w:val="16"/>
                <w:szCs w:val="16"/>
              </w:rPr>
              <w:t>y in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72ED5E41" w14:textId="77777777" w:rsidR="00EA6F5E" w:rsidRPr="0067564C" w:rsidRDefault="00EA6F5E" w:rsidP="002B0912">
            <w:pPr>
              <w:pStyle w:val="Default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A6F5E" w:rsidRPr="0067564C" w14:paraId="0ED5DFDE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6F24DBF7" w14:textId="77777777" w:rsidR="00EA6F5E" w:rsidRPr="0067564C" w:rsidRDefault="00EA6F5E" w:rsidP="002B0912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2.59</w:t>
            </w:r>
          </w:p>
        </w:tc>
        <w:tc>
          <w:tcPr>
            <w:tcW w:w="574" w:type="dxa"/>
            <w:vAlign w:val="center"/>
          </w:tcPr>
          <w:p w14:paraId="741775EF" w14:textId="77777777" w:rsidR="00EA6F5E" w:rsidRPr="0067564C" w:rsidRDefault="00EA6F5E" w:rsidP="002B0912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14:paraId="43143E8C" w14:textId="77777777" w:rsidR="00EA6F5E" w:rsidRPr="0067564C" w:rsidRDefault="00EA6F5E" w:rsidP="00EA6F5E">
            <w:pPr>
              <w:spacing w:line="179" w:lineRule="exact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2061" w:type="dxa"/>
          </w:tcPr>
          <w:p w14:paraId="7AB049E9" w14:textId="77777777" w:rsidR="00EA6F5E" w:rsidRPr="0067564C" w:rsidRDefault="00EA6F5E" w:rsidP="00EA6F5E">
            <w:pPr>
              <w:spacing w:line="179" w:lineRule="exact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581073AB" w14:textId="77777777" w:rsidR="00EA6F5E" w:rsidRPr="0067564C" w:rsidRDefault="00EA6F5E" w:rsidP="00EA6F5E">
            <w:pPr>
              <w:spacing w:line="179" w:lineRule="exact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0A324310" w14:textId="77777777" w:rsidR="00EA6F5E" w:rsidRPr="0067564C" w:rsidRDefault="00EA6F5E" w:rsidP="00EA6F5E">
            <w:pPr>
              <w:spacing w:line="179" w:lineRule="exact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276" w:type="dxa"/>
            <w:vAlign w:val="center"/>
          </w:tcPr>
          <w:p w14:paraId="45436B6B" w14:textId="77777777" w:rsidR="00EA6F5E" w:rsidRPr="0067564C" w:rsidRDefault="00EA6F5E" w:rsidP="00EA6F5E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67564C">
              <w:rPr>
                <w:rFonts w:ascii="Verdana" w:hAnsi="Verdana" w:cs="Arial"/>
                <w:sz w:val="16"/>
                <w:szCs w:val="16"/>
                <w:lang w:val="en-GB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467CC0F6" w14:textId="77777777" w:rsidR="00EA6F5E" w:rsidRPr="0067564C" w:rsidRDefault="00EA6F5E" w:rsidP="00630613">
            <w:pPr>
              <w:spacing w:line="179" w:lineRule="exact"/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it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r a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3B037615" w14:textId="77777777" w:rsidR="00625DA0" w:rsidRPr="00295FC4" w:rsidRDefault="00295FC4" w:rsidP="002B0912">
            <w:pPr>
              <w:pStyle w:val="Default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B3DDB">
              <w:rPr>
                <w:rFonts w:ascii="Verdana" w:hAnsi="Verdana"/>
                <w:sz w:val="16"/>
                <w:szCs w:val="16"/>
                <w:lang w:val="en-US"/>
              </w:rPr>
              <w:t xml:space="preserve">Following values can be used </w:t>
            </w:r>
            <w:r w:rsidR="00D3395D">
              <w:rPr>
                <w:rFonts w:ascii="Verdana" w:hAnsi="Verdana"/>
                <w:sz w:val="16"/>
                <w:szCs w:val="16"/>
                <w:lang w:val="en-US"/>
              </w:rPr>
              <w:br/>
            </w:r>
            <w:r w:rsidRPr="00DB3DDB">
              <w:rPr>
                <w:rFonts w:ascii="Verdana" w:hAnsi="Verdana"/>
                <w:sz w:val="16"/>
                <w:szCs w:val="16"/>
                <w:lang w:val="en-US"/>
              </w:rPr>
              <w:t>DBIT = Debit</w:t>
            </w:r>
            <w:r w:rsidRPr="00DB3DDB">
              <w:rPr>
                <w:rFonts w:ascii="Verdana" w:hAnsi="Verdana"/>
                <w:sz w:val="16"/>
                <w:szCs w:val="16"/>
                <w:lang w:val="en-US"/>
              </w:rPr>
              <w:br/>
              <w:t>CRDT = Credit</w:t>
            </w:r>
          </w:p>
        </w:tc>
      </w:tr>
      <w:tr w:rsidR="00D3395D" w:rsidRPr="0067564C" w14:paraId="213F2941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3DFA1221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2.60</w:t>
            </w:r>
          </w:p>
        </w:tc>
        <w:tc>
          <w:tcPr>
            <w:tcW w:w="574" w:type="dxa"/>
            <w:vAlign w:val="center"/>
          </w:tcPr>
          <w:p w14:paraId="3D964498" w14:textId="77777777" w:rsidR="00D3395D" w:rsidRPr="0067564C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14:paraId="48D2556F" w14:textId="77777777" w:rsidR="00D3395D" w:rsidRPr="00D3395D" w:rsidRDefault="00D3395D" w:rsidP="002C6077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D3395D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D3395D">
              <w:rPr>
                <w:rFonts w:ascii="Verdana" w:hAnsi="Verdana" w:cs="Arial"/>
                <w:spacing w:val="-1"/>
                <w:sz w:val="16"/>
                <w:szCs w:val="16"/>
              </w:rPr>
              <w:t>Rever</w:t>
            </w:r>
            <w:r w:rsidRPr="00D3395D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3395D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3395D">
              <w:rPr>
                <w:rFonts w:ascii="Verdana" w:hAnsi="Verdana" w:cs="Arial"/>
                <w:sz w:val="16"/>
                <w:szCs w:val="16"/>
              </w:rPr>
              <w:t>l</w:t>
            </w:r>
            <w:r w:rsidRPr="00D3395D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D3395D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D3395D">
              <w:rPr>
                <w:rFonts w:ascii="Verdana" w:hAnsi="Verdana" w:cs="Arial"/>
                <w:sz w:val="16"/>
                <w:szCs w:val="16"/>
              </w:rPr>
              <w:t>i</w:t>
            </w:r>
            <w:r w:rsidRPr="00D3395D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3395D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3395D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3395D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3395D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2061" w:type="dxa"/>
          </w:tcPr>
          <w:p w14:paraId="48245179" w14:textId="77777777" w:rsidR="00D3395D" w:rsidRPr="0067564C" w:rsidRDefault="00D3395D" w:rsidP="00D3395D">
            <w:pPr>
              <w:spacing w:line="179" w:lineRule="exact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Rv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z w:val="16"/>
                <w:szCs w:val="16"/>
              </w:rPr>
              <w:t>l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proofErr w:type="spellEnd"/>
            <w:r w:rsidRPr="00D069D0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34567A1B" w14:textId="77777777" w:rsidR="00D3395D" w:rsidRPr="0067564C" w:rsidRDefault="00D3395D" w:rsidP="00D3395D">
            <w:pPr>
              <w:spacing w:line="179" w:lineRule="exact"/>
              <w:ind w:left="90" w:right="-20"/>
              <w:rPr>
                <w:rFonts w:ascii="Verdana" w:hAnsi="Verdana" w:cs="Arial"/>
                <w:spacing w:val="1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74972DE7" w14:textId="77777777" w:rsidR="00D3395D" w:rsidRPr="0067564C" w:rsidRDefault="00D3395D" w:rsidP="00D3395D">
            <w:pPr>
              <w:spacing w:line="179" w:lineRule="exact"/>
              <w:ind w:left="89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spellStart"/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rue</w:t>
            </w:r>
            <w:r w:rsidRPr="00D069D0">
              <w:rPr>
                <w:rFonts w:ascii="Verdana" w:hAnsi="Verdana" w:cs="Arial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z w:val="16"/>
                <w:szCs w:val="16"/>
              </w:rPr>
              <w:t>l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  <w:r w:rsidRPr="00D069D0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276" w:type="dxa"/>
            <w:vAlign w:val="center"/>
          </w:tcPr>
          <w:p w14:paraId="66C8FDC9" w14:textId="77777777" w:rsidR="00D3395D" w:rsidRPr="0067564C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47BD066C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lt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a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rever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z w:val="16"/>
                <w:szCs w:val="16"/>
              </w:rPr>
              <w:t>l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 xml:space="preserve"> opera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D069D0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39AC477C" w14:textId="77777777" w:rsidR="00D3395D" w:rsidRPr="00DB3DDB" w:rsidRDefault="00D3395D" w:rsidP="00D3395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2C6077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C6077">
              <w:rPr>
                <w:rFonts w:ascii="Verdana" w:hAnsi="Verdana"/>
                <w:sz w:val="16"/>
                <w:szCs w:val="16"/>
                <w:lang w:val="en-US"/>
              </w:rPr>
              <w:t>Only shown when value = TRUE, otherwise the tag is not present)</w:t>
            </w:r>
          </w:p>
        </w:tc>
      </w:tr>
      <w:tr w:rsidR="00D3395D" w:rsidRPr="0067564C" w14:paraId="28C55295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0F1E67DA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2.61</w:t>
            </w:r>
          </w:p>
        </w:tc>
        <w:tc>
          <w:tcPr>
            <w:tcW w:w="574" w:type="dxa"/>
            <w:vAlign w:val="center"/>
          </w:tcPr>
          <w:p w14:paraId="1C82C361" w14:textId="77777777" w:rsidR="00D3395D" w:rsidRPr="0067564C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14:paraId="5F8E2805" w14:textId="77777777" w:rsidR="00D3395D" w:rsidRPr="0067564C" w:rsidRDefault="00D3395D" w:rsidP="00D3395D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2061" w:type="dxa"/>
          </w:tcPr>
          <w:p w14:paraId="6BA2221A" w14:textId="77777777" w:rsidR="00D3395D" w:rsidRPr="0067564C" w:rsidRDefault="00D3395D" w:rsidP="00D3395D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46033AED" w14:textId="77777777" w:rsidR="00D3395D" w:rsidRPr="0067564C" w:rsidRDefault="00D3395D" w:rsidP="00D3395D">
            <w:pPr>
              <w:spacing w:before="86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04F87D21" w14:textId="77777777" w:rsidR="00D3395D" w:rsidRPr="0067564C" w:rsidRDefault="00D3395D" w:rsidP="00D3395D">
            <w:pPr>
              <w:spacing w:before="86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276" w:type="dxa"/>
            <w:vAlign w:val="center"/>
          </w:tcPr>
          <w:p w14:paraId="4BE50519" w14:textId="77777777" w:rsidR="00D3395D" w:rsidRPr="0067564C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67564C">
              <w:rPr>
                <w:rFonts w:ascii="Verdana" w:hAnsi="Verdana" w:cs="Arial"/>
                <w:sz w:val="16"/>
                <w:szCs w:val="16"/>
                <w:lang w:val="en-GB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2C016D12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book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4DC20EF9" w14:textId="77777777" w:rsidR="00D3395D" w:rsidRPr="0067564C" w:rsidRDefault="00D3395D" w:rsidP="00D3395D">
            <w:pPr>
              <w:pStyle w:val="Default"/>
              <w:rPr>
                <w:rFonts w:ascii="Verdana" w:hAnsi="Verdana" w:cs="Arial"/>
                <w:sz w:val="16"/>
                <w:szCs w:val="16"/>
                <w:lang w:val="en-US"/>
              </w:rPr>
            </w:pPr>
            <w:proofErr w:type="spellStart"/>
            <w:r w:rsidRPr="00F909DB">
              <w:rPr>
                <w:rFonts w:ascii="Verdana" w:hAnsi="Verdana" w:cs="Arial"/>
                <w:spacing w:val="-1"/>
                <w:sz w:val="16"/>
                <w:szCs w:val="16"/>
              </w:rPr>
              <w:t>Always</w:t>
            </w:r>
            <w:proofErr w:type="spellEnd"/>
            <w:r w:rsidRPr="00F909DB">
              <w:rPr>
                <w:rFonts w:ascii="Verdana" w:hAnsi="Verdana" w:cs="Arial"/>
                <w:spacing w:val="-1"/>
                <w:sz w:val="16"/>
                <w:szCs w:val="16"/>
              </w:rPr>
              <w:t xml:space="preserve"> BOOK</w:t>
            </w:r>
          </w:p>
        </w:tc>
      </w:tr>
      <w:tr w:rsidR="00D3395D" w:rsidRPr="0067564C" w14:paraId="7EA286D1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34FDD5BA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2.62</w:t>
            </w:r>
          </w:p>
        </w:tc>
        <w:tc>
          <w:tcPr>
            <w:tcW w:w="574" w:type="dxa"/>
            <w:vAlign w:val="center"/>
          </w:tcPr>
          <w:p w14:paraId="08FD11DF" w14:textId="77777777" w:rsidR="00D3395D" w:rsidRPr="0067564C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3513" w:type="dxa"/>
          </w:tcPr>
          <w:p w14:paraId="6FA34E8F" w14:textId="77777777" w:rsidR="00D3395D" w:rsidRPr="0067564C" w:rsidRDefault="00D3395D" w:rsidP="00D3395D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k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ngD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</w:tcPr>
          <w:p w14:paraId="6709A6C7" w14:textId="77777777" w:rsidR="00D3395D" w:rsidRPr="0067564C" w:rsidRDefault="00D3395D" w:rsidP="00D3395D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k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gD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7850109B" w14:textId="77777777" w:rsidR="00D3395D" w:rsidRPr="0067564C" w:rsidRDefault="00D3395D" w:rsidP="00D3395D">
            <w:pPr>
              <w:spacing w:before="86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329A153A" w14:textId="77777777" w:rsidR="00D3395D" w:rsidRPr="0067564C" w:rsidRDefault="00D3395D" w:rsidP="00D3395D">
            <w:pPr>
              <w:spacing w:before="86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  <w:vAlign w:val="center"/>
          </w:tcPr>
          <w:p w14:paraId="5C2D22EB" w14:textId="77777777" w:rsidR="00D3395D" w:rsidRPr="0067564C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67564C">
              <w:rPr>
                <w:rFonts w:ascii="Verdana" w:hAnsi="Verdana" w:cs="Arial"/>
                <w:sz w:val="16"/>
                <w:szCs w:val="16"/>
                <w:lang w:val="en-GB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4AA16AD6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proofErr w:type="gramStart"/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proofErr w:type="gramEnd"/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o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'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boo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k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2D8C68F0" w14:textId="52FE2A83" w:rsidR="00D3395D" w:rsidRPr="0067564C" w:rsidRDefault="00D50818" w:rsidP="00D3395D">
            <w:pPr>
              <w:pStyle w:val="Default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50818">
              <w:rPr>
                <w:rFonts w:ascii="Verdana" w:hAnsi="Verdana"/>
                <w:sz w:val="16"/>
                <w:szCs w:val="16"/>
                <w:lang w:val="en-US"/>
              </w:rPr>
              <w:t>CGI rules: Only use date</w:t>
            </w:r>
          </w:p>
        </w:tc>
      </w:tr>
      <w:tr w:rsidR="00D3395D" w:rsidRPr="0067564C" w14:paraId="5A869D52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3C1AF2A4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70DB5B03" w14:textId="77777777" w:rsidR="00D3395D" w:rsidRPr="00630613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513" w:type="dxa"/>
          </w:tcPr>
          <w:p w14:paraId="2A3F6F56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2061" w:type="dxa"/>
          </w:tcPr>
          <w:p w14:paraId="5E9F09C9" w14:textId="77777777" w:rsidR="00D3395D" w:rsidRPr="0067564C" w:rsidRDefault="00D3395D" w:rsidP="00D3395D">
            <w:pPr>
              <w:spacing w:line="179" w:lineRule="exact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1647522B" w14:textId="77777777" w:rsidR="00D3395D" w:rsidRPr="0067564C" w:rsidRDefault="00D3395D" w:rsidP="00D3395D">
            <w:pPr>
              <w:spacing w:line="179" w:lineRule="exact"/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4927EF8C" w14:textId="77777777" w:rsidR="00D3395D" w:rsidRPr="0067564C" w:rsidRDefault="00D3395D" w:rsidP="00D3395D">
            <w:pPr>
              <w:spacing w:line="179" w:lineRule="exact"/>
              <w:ind w:left="90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76" w:type="dxa"/>
            <w:vAlign w:val="center"/>
          </w:tcPr>
          <w:p w14:paraId="1C1DA2FB" w14:textId="77777777" w:rsidR="00D3395D" w:rsidRPr="0067564C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380237D9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4825504E" w14:textId="77777777" w:rsidR="00D3395D" w:rsidRPr="0067564C" w:rsidRDefault="00D3395D" w:rsidP="00D3395D">
            <w:pPr>
              <w:pStyle w:val="Default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D3395D" w:rsidRPr="0067564C" w14:paraId="42320B4A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794E3C96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2.63</w:t>
            </w:r>
          </w:p>
        </w:tc>
        <w:tc>
          <w:tcPr>
            <w:tcW w:w="574" w:type="dxa"/>
          </w:tcPr>
          <w:p w14:paraId="4977329D" w14:textId="77777777" w:rsidR="00D3395D" w:rsidRPr="00630613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4"/>
                <w:szCs w:val="14"/>
              </w:rPr>
            </w:pPr>
          </w:p>
        </w:tc>
        <w:tc>
          <w:tcPr>
            <w:tcW w:w="3513" w:type="dxa"/>
          </w:tcPr>
          <w:p w14:paraId="7CDD8F11" w14:textId="77777777" w:rsidR="00D3395D" w:rsidRPr="0067564C" w:rsidRDefault="00D3395D" w:rsidP="00D3395D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V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ueDa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</w:tcPr>
          <w:p w14:paraId="5AC67DCE" w14:textId="77777777" w:rsidR="00D3395D" w:rsidRPr="0067564C" w:rsidRDefault="00D3395D" w:rsidP="00D3395D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V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0BD520C8" w14:textId="77777777" w:rsidR="00D3395D" w:rsidRPr="0067564C" w:rsidRDefault="00D3395D" w:rsidP="00D3395D">
            <w:pPr>
              <w:spacing w:before="86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0A573D13" w14:textId="77777777" w:rsidR="00D3395D" w:rsidRPr="0067564C" w:rsidRDefault="00D3395D" w:rsidP="00D3395D">
            <w:pPr>
              <w:spacing w:before="86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  <w:vAlign w:val="center"/>
          </w:tcPr>
          <w:p w14:paraId="4FCEC004" w14:textId="370C05A4" w:rsidR="00D3395D" w:rsidRPr="0067564C" w:rsidRDefault="00790714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49A9498C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et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ava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ab</w:t>
            </w:r>
            <w:r w:rsidRPr="0067564C">
              <w:rPr>
                <w:rFonts w:ascii="Verdana" w:hAnsi="Verdana" w:cs="Arial"/>
                <w:sz w:val="16"/>
                <w:szCs w:val="16"/>
              </w:rPr>
              <w:t>le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(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in a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67564C">
              <w:rPr>
                <w:rFonts w:ascii="Verdana" w:hAnsi="Verdana" w:cs="Arial"/>
                <w:sz w:val="16"/>
                <w:szCs w:val="16"/>
              </w:rPr>
              <w:t>it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ry)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7E774F81" w14:textId="7BB1D208" w:rsidR="00D3395D" w:rsidRPr="00D50818" w:rsidRDefault="00D50818" w:rsidP="00D3395D">
            <w:pPr>
              <w:pStyle w:val="Default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50818">
              <w:rPr>
                <w:rFonts w:ascii="Verdana" w:hAnsi="Verdana"/>
                <w:sz w:val="16"/>
                <w:szCs w:val="16"/>
                <w:lang w:val="en-US"/>
              </w:rPr>
              <w:t>CGI rules: Only use date</w:t>
            </w:r>
            <w:bookmarkStart w:id="5" w:name="_GoBack"/>
            <w:bookmarkEnd w:id="5"/>
          </w:p>
        </w:tc>
      </w:tr>
      <w:tr w:rsidR="00D3395D" w:rsidRPr="0067564C" w14:paraId="4F404906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14E7E070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1E99F844" w14:textId="77777777" w:rsidR="00D3395D" w:rsidRPr="00630613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513" w:type="dxa"/>
          </w:tcPr>
          <w:p w14:paraId="13D5F86F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2061" w:type="dxa"/>
          </w:tcPr>
          <w:p w14:paraId="12A888DA" w14:textId="77777777" w:rsidR="00D3395D" w:rsidRPr="0067564C" w:rsidRDefault="00D3395D" w:rsidP="00D3395D">
            <w:pPr>
              <w:spacing w:line="179" w:lineRule="exact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6696D475" w14:textId="77777777" w:rsidR="00D3395D" w:rsidRPr="0067564C" w:rsidRDefault="00D3395D" w:rsidP="00D3395D">
            <w:pPr>
              <w:spacing w:line="179" w:lineRule="exact"/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43616E5C" w14:textId="77777777" w:rsidR="00D3395D" w:rsidRPr="0067564C" w:rsidRDefault="00D3395D" w:rsidP="00D3395D">
            <w:pPr>
              <w:spacing w:line="179" w:lineRule="exact"/>
              <w:ind w:left="90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76" w:type="dxa"/>
            <w:vAlign w:val="center"/>
          </w:tcPr>
          <w:p w14:paraId="0BD3A1CE" w14:textId="77777777" w:rsidR="00D3395D" w:rsidRPr="0067564C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50F32245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1A768104" w14:textId="77777777" w:rsidR="00D3395D" w:rsidRPr="0067564C" w:rsidRDefault="00D3395D" w:rsidP="00D3395D">
            <w:pPr>
              <w:pStyle w:val="Default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D3395D" w:rsidRPr="0067564C" w14:paraId="5CC1294C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703E4B76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2.64</w:t>
            </w:r>
          </w:p>
        </w:tc>
        <w:tc>
          <w:tcPr>
            <w:tcW w:w="574" w:type="dxa"/>
          </w:tcPr>
          <w:p w14:paraId="20E1D75E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</w:tcPr>
          <w:p w14:paraId="13100166" w14:textId="77777777" w:rsidR="00D3395D" w:rsidRPr="0067564C" w:rsidRDefault="00D3395D" w:rsidP="00D3395D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ount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</w:tcPr>
          <w:p w14:paraId="68126E22" w14:textId="77777777" w:rsidR="00D3395D" w:rsidRPr="0067564C" w:rsidRDefault="00D3395D" w:rsidP="00D3395D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26180484" w14:textId="77777777" w:rsidR="00D3395D" w:rsidRPr="0067564C" w:rsidRDefault="00D3395D" w:rsidP="00D3395D">
            <w:pPr>
              <w:spacing w:before="86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02720097" w14:textId="77777777" w:rsidR="00D3395D" w:rsidRPr="0067564C" w:rsidRDefault="00D3395D" w:rsidP="00D3395D">
            <w:pPr>
              <w:spacing w:before="86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  <w:vAlign w:val="center"/>
          </w:tcPr>
          <w:p w14:paraId="6A8D6304" w14:textId="55234B30" w:rsidR="00D3395D" w:rsidRPr="0067564C" w:rsidRDefault="00790714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4D1C7934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g i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's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5862AE2F" w14:textId="77777777" w:rsidR="00D3395D" w:rsidRPr="0067564C" w:rsidRDefault="00D3395D" w:rsidP="00D3395D">
            <w:pPr>
              <w:pStyle w:val="Default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B3DDB">
              <w:rPr>
                <w:rFonts w:ascii="Verdana" w:hAnsi="Verdana"/>
                <w:sz w:val="16"/>
                <w:szCs w:val="16"/>
                <w:lang w:val="en-US"/>
              </w:rPr>
              <w:t>Bookkeeping reference. Unique identification of each individual transaction provided by the ERP.</w:t>
            </w:r>
          </w:p>
        </w:tc>
      </w:tr>
      <w:tr w:rsidR="00D3395D" w:rsidRPr="0067564C" w14:paraId="2D7E8166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795A3BD9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2.71</w:t>
            </w:r>
          </w:p>
        </w:tc>
        <w:tc>
          <w:tcPr>
            <w:tcW w:w="574" w:type="dxa"/>
          </w:tcPr>
          <w:p w14:paraId="15B6DB9C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</w:tcPr>
          <w:p w14:paraId="2313B92E" w14:textId="77777777" w:rsidR="00D3395D" w:rsidRPr="0067564C" w:rsidRDefault="00D3395D" w:rsidP="00D3395D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ank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onCod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</w:tcPr>
          <w:p w14:paraId="46B3D474" w14:textId="77777777" w:rsidR="00D3395D" w:rsidRPr="0067564C" w:rsidRDefault="00D3395D" w:rsidP="00D3395D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k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7BEA4F90" w14:textId="77777777" w:rsidR="00D3395D" w:rsidRPr="0067564C" w:rsidRDefault="00D3395D" w:rsidP="00D3395D">
            <w:pPr>
              <w:spacing w:before="86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66FB36F4" w14:textId="77777777" w:rsidR="00D3395D" w:rsidRPr="0067564C" w:rsidRDefault="00D3395D" w:rsidP="00D3395D">
            <w:pPr>
              <w:spacing w:before="86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  <w:vAlign w:val="center"/>
          </w:tcPr>
          <w:p w14:paraId="4E78215B" w14:textId="2EE8DCDD" w:rsidR="00D3395D" w:rsidRPr="0067564C" w:rsidRDefault="00790714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71A47D6B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proofErr w:type="gram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z w:val="16"/>
                <w:szCs w:val="16"/>
              </w:rPr>
              <w:t>lly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y</w:t>
            </w:r>
            <w:proofErr w:type="gramEnd"/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under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g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4E6C5826" w14:textId="77777777" w:rsidR="00D3395D" w:rsidRPr="0067564C" w:rsidRDefault="00D3395D" w:rsidP="00D3395D">
            <w:pPr>
              <w:pStyle w:val="Default"/>
              <w:rPr>
                <w:rFonts w:ascii="Verdana" w:hAnsi="Verdana" w:cs="Arial"/>
                <w:color w:val="FF0000"/>
                <w:sz w:val="16"/>
                <w:szCs w:val="16"/>
                <w:lang w:val="en-US"/>
              </w:rPr>
            </w:pPr>
          </w:p>
        </w:tc>
      </w:tr>
      <w:tr w:rsidR="00D3395D" w:rsidRPr="0067564C" w14:paraId="3A4E7DBF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6936E67E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lastRenderedPageBreak/>
              <w:t>2.72</w:t>
            </w:r>
          </w:p>
        </w:tc>
        <w:tc>
          <w:tcPr>
            <w:tcW w:w="574" w:type="dxa"/>
          </w:tcPr>
          <w:p w14:paraId="7A3551B4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</w:tcPr>
          <w:p w14:paraId="6A8C4FBD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23DBEE7D" w14:textId="77777777" w:rsidR="00D3395D" w:rsidRPr="0067564C" w:rsidRDefault="00D3395D" w:rsidP="00D3395D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in</w:t>
            </w:r>
          </w:p>
        </w:tc>
        <w:tc>
          <w:tcPr>
            <w:tcW w:w="2061" w:type="dxa"/>
          </w:tcPr>
          <w:p w14:paraId="4758E94E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38FB4282" w14:textId="77777777" w:rsidR="00D3395D" w:rsidRPr="0067564C" w:rsidRDefault="00D3395D" w:rsidP="00D3395D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1A3341A8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</w:p>
          <w:p w14:paraId="3B6A87FF" w14:textId="77777777" w:rsidR="00D3395D" w:rsidRPr="0067564C" w:rsidRDefault="00D3395D" w:rsidP="00D3395D">
            <w:pPr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00F023CC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1799FAA4" w14:textId="77777777" w:rsidR="00D3395D" w:rsidRPr="0067564C" w:rsidRDefault="00D3395D" w:rsidP="00D3395D">
            <w:pPr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  <w:vAlign w:val="center"/>
          </w:tcPr>
          <w:p w14:paraId="09311B88" w14:textId="7B8F17CE" w:rsidR="00D3395D" w:rsidRPr="0067564C" w:rsidRDefault="00790714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3BF9E6FE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mily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ub</w:t>
            </w:r>
            <w:r w:rsidRPr="0067564C">
              <w:rPr>
                <w:rFonts w:ascii="Verdana" w:hAnsi="Verdana" w:cs="Arial"/>
                <w:sz w:val="16"/>
                <w:szCs w:val="16"/>
              </w:rPr>
              <w:t>-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ily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ban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k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,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in a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andh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erar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proofErr w:type="spellEnd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7D1F7167" w14:textId="77777777" w:rsidR="00D3395D" w:rsidRPr="0067564C" w:rsidRDefault="00D3395D" w:rsidP="00D3395D">
            <w:pPr>
              <w:pStyle w:val="Default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D3395D" w:rsidRPr="0067564C" w14:paraId="5EB8D571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703ACFA4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2.73</w:t>
            </w:r>
          </w:p>
        </w:tc>
        <w:tc>
          <w:tcPr>
            <w:tcW w:w="574" w:type="dxa"/>
          </w:tcPr>
          <w:p w14:paraId="1B3CBCD1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042469AF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03F70431" w14:textId="77777777" w:rsidR="00D3395D" w:rsidRPr="0067564C" w:rsidRDefault="00D3395D" w:rsidP="00D3395D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2061" w:type="dxa"/>
          </w:tcPr>
          <w:p w14:paraId="36688652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62F5CC4E" w14:textId="77777777" w:rsidR="00D3395D" w:rsidRPr="0067564C" w:rsidRDefault="00D3395D" w:rsidP="00D3395D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0AABC859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</w:p>
          <w:p w14:paraId="7B31A30B" w14:textId="77777777" w:rsidR="00D3395D" w:rsidRPr="0067564C" w:rsidRDefault="00D3395D" w:rsidP="00D3395D">
            <w:pPr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3A48DD59" w14:textId="77777777" w:rsidR="00D3395D" w:rsidRPr="0067564C" w:rsidRDefault="00D3395D" w:rsidP="00D3395D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erna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k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>a</w:t>
            </w:r>
            <w:proofErr w:type="spellEnd"/>
          </w:p>
          <w:p w14:paraId="18607F05" w14:textId="77777777" w:rsidR="00D3395D" w:rsidRPr="0067564C" w:rsidRDefault="00D3395D" w:rsidP="00D3395D">
            <w:pPr>
              <w:spacing w:before="1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onD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C</w:t>
            </w:r>
            <w:proofErr w:type="spellEnd"/>
          </w:p>
          <w:p w14:paraId="48F59492" w14:textId="77777777" w:rsidR="00D3395D" w:rsidRPr="0067564C" w:rsidRDefault="00D3395D" w:rsidP="00D3395D">
            <w:pPr>
              <w:spacing w:before="1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od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276" w:type="dxa"/>
            <w:vAlign w:val="center"/>
          </w:tcPr>
          <w:p w14:paraId="10516FE5" w14:textId="10E294E4" w:rsidR="00D3395D" w:rsidRPr="0067564C" w:rsidRDefault="00790714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1F3E6947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are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a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under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38598E67" w14:textId="77777777" w:rsidR="00D3395D" w:rsidRPr="0067564C" w:rsidRDefault="00D3395D" w:rsidP="00D3395D">
            <w:pPr>
              <w:pStyle w:val="Default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D3395D" w:rsidRPr="0067564C" w14:paraId="55B256EF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73E12996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2.74</w:t>
            </w:r>
          </w:p>
        </w:tc>
        <w:tc>
          <w:tcPr>
            <w:tcW w:w="574" w:type="dxa"/>
          </w:tcPr>
          <w:p w14:paraId="20056205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098E1D7B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2C0DABFC" w14:textId="77777777" w:rsidR="00D3395D" w:rsidRPr="0067564C" w:rsidRDefault="00D3395D" w:rsidP="00D3395D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+++++F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ily</w:t>
            </w:r>
          </w:p>
        </w:tc>
        <w:tc>
          <w:tcPr>
            <w:tcW w:w="2061" w:type="dxa"/>
          </w:tcPr>
          <w:p w14:paraId="238BB425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418AC1DD" w14:textId="77777777" w:rsidR="00D3395D" w:rsidRPr="0067564C" w:rsidRDefault="00D3395D" w:rsidP="00D3395D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033C0DA3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</w:p>
          <w:p w14:paraId="31E3CB3B" w14:textId="77777777" w:rsidR="00D3395D" w:rsidRPr="0067564C" w:rsidRDefault="00D3395D" w:rsidP="00D3395D">
            <w:pPr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0AF865F0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766B67F3" w14:textId="77777777" w:rsidR="00D3395D" w:rsidRPr="0067564C" w:rsidRDefault="00D3395D" w:rsidP="00D3395D">
            <w:pPr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  <w:vAlign w:val="center"/>
          </w:tcPr>
          <w:p w14:paraId="117FC539" w14:textId="77777777" w:rsidR="00D3395D" w:rsidRPr="0067564C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67564C">
              <w:rPr>
                <w:rFonts w:ascii="Verdana" w:hAnsi="Verdana" w:cs="Arial"/>
                <w:sz w:val="16"/>
                <w:szCs w:val="16"/>
                <w:lang w:val="en-GB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6DBDDD91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mily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ub-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mily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ban</w:t>
            </w:r>
            <w:r w:rsidRPr="0067564C">
              <w:rPr>
                <w:rFonts w:ascii="Verdana" w:hAnsi="Verdana" w:cs="Arial"/>
                <w:sz w:val="16"/>
                <w:szCs w:val="16"/>
              </w:rPr>
              <w:t>k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ode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in a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proofErr w:type="gram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p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c 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>,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erar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 xml:space="preserve"> 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27E9F6EB" w14:textId="77777777" w:rsidR="00D3395D" w:rsidRPr="0067564C" w:rsidRDefault="00D3395D" w:rsidP="00D3395D">
            <w:pPr>
              <w:pStyle w:val="Default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D3395D" w:rsidRPr="0067564C" w14:paraId="2032E57E" w14:textId="77777777" w:rsidTr="00DB3DDB">
        <w:trPr>
          <w:cantSplit/>
          <w:trHeight w:val="610"/>
        </w:trPr>
        <w:tc>
          <w:tcPr>
            <w:tcW w:w="821" w:type="dxa"/>
            <w:shd w:val="clear" w:color="auto" w:fill="auto"/>
          </w:tcPr>
          <w:p w14:paraId="35BDE631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2.7</w:t>
            </w:r>
            <w:r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74" w:type="dxa"/>
          </w:tcPr>
          <w:p w14:paraId="5134B7B2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6E7815F5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0FEF403C" w14:textId="77777777" w:rsidR="00D3395D" w:rsidRPr="0067564C" w:rsidRDefault="00D3395D" w:rsidP="00D3395D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2061" w:type="dxa"/>
          </w:tcPr>
          <w:p w14:paraId="687FE462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0D697259" w14:textId="77777777" w:rsidR="00D3395D" w:rsidRPr="0067564C" w:rsidRDefault="00D3395D" w:rsidP="00D3395D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215485A5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</w:p>
          <w:p w14:paraId="4297BF17" w14:textId="77777777" w:rsidR="00D3395D" w:rsidRPr="0067564C" w:rsidRDefault="00D3395D" w:rsidP="00D3395D">
            <w:pPr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528ABF61" w14:textId="77777777" w:rsidR="00D3395D" w:rsidRPr="0067564C" w:rsidRDefault="00D3395D" w:rsidP="00D3395D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erna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k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>a</w:t>
            </w:r>
            <w:proofErr w:type="spellEnd"/>
          </w:p>
          <w:p w14:paraId="2FDCC6E7" w14:textId="77777777" w:rsidR="00D3395D" w:rsidRPr="0067564C" w:rsidRDefault="00D3395D" w:rsidP="00D3395D">
            <w:pPr>
              <w:spacing w:before="5" w:line="182" w:lineRule="exact"/>
              <w:ind w:left="98" w:right="55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mil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yC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276" w:type="dxa"/>
            <w:vAlign w:val="center"/>
          </w:tcPr>
          <w:p w14:paraId="43C75D84" w14:textId="77777777" w:rsidR="00D3395D" w:rsidRPr="0067564C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67564C">
              <w:rPr>
                <w:rFonts w:ascii="Verdana" w:hAnsi="Verdana" w:cs="Arial"/>
                <w:sz w:val="16"/>
                <w:szCs w:val="16"/>
                <w:lang w:val="en-GB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525B6360" w14:textId="77777777" w:rsidR="00D3395D" w:rsidRPr="0067564C" w:rsidRDefault="00D3395D" w:rsidP="00D3395D">
            <w:pPr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mily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in a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  <w:p w14:paraId="17002C39" w14:textId="77777777" w:rsidR="00D3395D" w:rsidRPr="0067564C" w:rsidRDefault="00D3395D" w:rsidP="00D3395D">
            <w:pPr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  <w:tc>
          <w:tcPr>
            <w:tcW w:w="1843" w:type="dxa"/>
          </w:tcPr>
          <w:p w14:paraId="7CAD5215" w14:textId="77777777" w:rsidR="00D3395D" w:rsidRPr="0067564C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</w:tr>
      <w:tr w:rsidR="00D3395D" w:rsidRPr="0067564C" w14:paraId="0115ED25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5B9AE1F9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2.76</w:t>
            </w:r>
          </w:p>
        </w:tc>
        <w:tc>
          <w:tcPr>
            <w:tcW w:w="574" w:type="dxa"/>
          </w:tcPr>
          <w:p w14:paraId="5FDBE712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123C80AC" w14:textId="77777777" w:rsidR="00D3395D" w:rsidRPr="008C0874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++++++</w:t>
            </w:r>
            <w:proofErr w:type="spellStart"/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SubFamilyCode</w:t>
            </w:r>
            <w:proofErr w:type="spellEnd"/>
          </w:p>
        </w:tc>
        <w:tc>
          <w:tcPr>
            <w:tcW w:w="2061" w:type="dxa"/>
          </w:tcPr>
          <w:p w14:paraId="362105E0" w14:textId="77777777" w:rsidR="00D3395D" w:rsidRPr="008C0874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SubFmlyCd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2BEB2F7A" w14:textId="77777777" w:rsidR="00D3395D" w:rsidRPr="008C0874" w:rsidRDefault="00D3395D" w:rsidP="00D3395D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788931A2" w14:textId="77777777" w:rsidR="00D3395D" w:rsidRPr="00DB3DDB" w:rsidRDefault="00D3395D" w:rsidP="00D3395D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val="da-DK" w:eastAsia="da-DK"/>
              </w:rPr>
            </w:pPr>
            <w:proofErr w:type="spellStart"/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ExternalBankTra</w:t>
            </w:r>
            <w:proofErr w:type="spellEnd"/>
          </w:p>
          <w:p w14:paraId="42421DA5" w14:textId="77777777" w:rsidR="00D3395D" w:rsidRPr="008C0874" w:rsidRDefault="00D3395D" w:rsidP="00D3395D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proofErr w:type="gramStart"/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nsactionSubFamily</w:t>
            </w:r>
            <w:proofErr w:type="spellEnd"/>
            <w:proofErr w:type="gramEnd"/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 xml:space="preserve"> Code</w:t>
            </w:r>
          </w:p>
        </w:tc>
        <w:tc>
          <w:tcPr>
            <w:tcW w:w="1276" w:type="dxa"/>
            <w:vAlign w:val="center"/>
          </w:tcPr>
          <w:p w14:paraId="7D781E47" w14:textId="77777777" w:rsidR="00D3395D" w:rsidRPr="008C0874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8C0874">
              <w:rPr>
                <w:rFonts w:ascii="Verdana" w:hAnsi="Verdana" w:cs="Arial"/>
                <w:sz w:val="16"/>
                <w:szCs w:val="16"/>
                <w:lang w:val="en-GB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042E73BF" w14:textId="77777777" w:rsidR="00D3395D" w:rsidRPr="00DB3DDB" w:rsidRDefault="00D3395D" w:rsidP="00D3395D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eastAsia="da-DK"/>
              </w:rPr>
              <w:t>Specifies the sub-product family within a</w:t>
            </w:r>
          </w:p>
          <w:p w14:paraId="051B13DF" w14:textId="77777777" w:rsidR="00D3395D" w:rsidRPr="008C0874" w:rsidRDefault="00D3395D" w:rsidP="00D3395D">
            <w:pPr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proofErr w:type="gramStart"/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specific</w:t>
            </w:r>
            <w:proofErr w:type="spellEnd"/>
            <w:proofErr w:type="gramEnd"/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 xml:space="preserve"> </w:t>
            </w:r>
            <w:proofErr w:type="spellStart"/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family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.</w:t>
            </w:r>
          </w:p>
        </w:tc>
        <w:tc>
          <w:tcPr>
            <w:tcW w:w="1843" w:type="dxa"/>
          </w:tcPr>
          <w:p w14:paraId="7AD60F4D" w14:textId="77777777" w:rsidR="00D3395D" w:rsidRPr="008C0874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</w:tr>
      <w:tr w:rsidR="00D3395D" w:rsidRPr="0067564C" w14:paraId="6CDA6B3B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413754C5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2.77</w:t>
            </w:r>
          </w:p>
        </w:tc>
        <w:tc>
          <w:tcPr>
            <w:tcW w:w="574" w:type="dxa"/>
          </w:tcPr>
          <w:p w14:paraId="02BBE97B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7DF8BF70" w14:textId="77777777" w:rsidR="00D3395D" w:rsidRPr="008C0874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++++</w:t>
            </w:r>
            <w:proofErr w:type="spellStart"/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Proprietary</w:t>
            </w:r>
            <w:proofErr w:type="spellEnd"/>
          </w:p>
        </w:tc>
        <w:tc>
          <w:tcPr>
            <w:tcW w:w="2061" w:type="dxa"/>
          </w:tcPr>
          <w:p w14:paraId="4AD52EE4" w14:textId="77777777" w:rsidR="00D3395D" w:rsidRPr="008C0874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Prtry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6F74AD54" w14:textId="77777777" w:rsidR="00D3395D" w:rsidRPr="008C0874" w:rsidRDefault="00D3395D" w:rsidP="00D3395D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6A2A5AD0" w14:textId="77777777" w:rsidR="00D3395D" w:rsidRPr="008C0874" w:rsidRDefault="00D3395D" w:rsidP="00D3395D">
            <w:pPr>
              <w:spacing w:line="179" w:lineRule="exact"/>
              <w:ind w:left="98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  <w:vAlign w:val="center"/>
          </w:tcPr>
          <w:p w14:paraId="75EABB98" w14:textId="77777777" w:rsidR="00D3395D" w:rsidRPr="008C0874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8C0874"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492BB4D9" w14:textId="77777777" w:rsidR="00D3395D" w:rsidRPr="00DB3DDB" w:rsidRDefault="00D3395D" w:rsidP="00D3395D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eastAsia="da-DK"/>
              </w:rPr>
              <w:t>Proprietary identification of the bank</w:t>
            </w:r>
          </w:p>
          <w:p w14:paraId="2CC5C1C6" w14:textId="77777777" w:rsidR="00D3395D" w:rsidRPr="008C0874" w:rsidRDefault="00D3395D" w:rsidP="00D3395D">
            <w:pPr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DB3DDB">
              <w:rPr>
                <w:rFonts w:ascii="Verdana" w:hAnsi="Verdana" w:cs="Arial"/>
                <w:sz w:val="16"/>
                <w:szCs w:val="16"/>
                <w:lang w:eastAsia="da-DK"/>
              </w:rPr>
              <w:t>transaction</w:t>
            </w:r>
            <w:proofErr w:type="gramEnd"/>
            <w:r w:rsidRPr="00DB3DDB">
              <w:rPr>
                <w:rFonts w:ascii="Verdana" w:hAnsi="Verdana" w:cs="Arial"/>
                <w:sz w:val="16"/>
                <w:szCs w:val="16"/>
                <w:lang w:eastAsia="da-DK"/>
              </w:rPr>
              <w:t xml:space="preserve"> code, as defined by the issuer.</w:t>
            </w:r>
          </w:p>
        </w:tc>
        <w:tc>
          <w:tcPr>
            <w:tcW w:w="1843" w:type="dxa"/>
          </w:tcPr>
          <w:p w14:paraId="39A793B5" w14:textId="77777777" w:rsidR="00D3395D" w:rsidRPr="008C0874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</w:tr>
      <w:tr w:rsidR="00D3395D" w:rsidRPr="0067564C" w14:paraId="75099642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1250A688" w14:textId="77777777" w:rsidR="00D3395D" w:rsidRPr="008C0874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2.7</w:t>
            </w:r>
            <w:r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74" w:type="dxa"/>
          </w:tcPr>
          <w:p w14:paraId="3B1158B1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23845B5D" w14:textId="77777777" w:rsidR="00D3395D" w:rsidRPr="008C0874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+++++Code</w:t>
            </w:r>
          </w:p>
        </w:tc>
        <w:tc>
          <w:tcPr>
            <w:tcW w:w="2061" w:type="dxa"/>
          </w:tcPr>
          <w:p w14:paraId="27B1C931" w14:textId="77777777" w:rsidR="00D3395D" w:rsidRPr="008C0874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&lt;Cd&gt;</w:t>
            </w:r>
          </w:p>
        </w:tc>
        <w:tc>
          <w:tcPr>
            <w:tcW w:w="742" w:type="dxa"/>
          </w:tcPr>
          <w:p w14:paraId="6A801E70" w14:textId="77777777" w:rsidR="00D3395D" w:rsidRPr="008C0874" w:rsidRDefault="00D3395D" w:rsidP="00D3395D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501C8D06" w14:textId="77777777" w:rsidR="00D3395D" w:rsidRPr="008C0874" w:rsidRDefault="00D3395D" w:rsidP="00D3395D">
            <w:pPr>
              <w:spacing w:line="179" w:lineRule="exact"/>
              <w:ind w:left="98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Max35Text</w:t>
            </w:r>
          </w:p>
        </w:tc>
        <w:tc>
          <w:tcPr>
            <w:tcW w:w="1276" w:type="dxa"/>
            <w:vAlign w:val="center"/>
          </w:tcPr>
          <w:p w14:paraId="725AECF4" w14:textId="77777777" w:rsidR="00D3395D" w:rsidRPr="008C0874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8C0874">
              <w:rPr>
                <w:rFonts w:ascii="Verdana" w:hAnsi="Verdana" w:cs="Arial"/>
                <w:sz w:val="16"/>
                <w:szCs w:val="16"/>
                <w:lang w:val="en-GB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25413B50" w14:textId="77777777" w:rsidR="00D3395D" w:rsidRPr="00DB3DDB" w:rsidRDefault="00D3395D" w:rsidP="00D3395D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eastAsia="da-DK"/>
              </w:rPr>
              <w:t>Proprietary bank transaction code to identify</w:t>
            </w:r>
          </w:p>
          <w:p w14:paraId="528D2A7A" w14:textId="77777777" w:rsidR="00D3395D" w:rsidRPr="008C0874" w:rsidRDefault="00D3395D" w:rsidP="00D3395D">
            <w:pPr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the</w:t>
            </w:r>
            <w:proofErr w:type="gramEnd"/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 xml:space="preserve"> </w:t>
            </w:r>
            <w:proofErr w:type="spellStart"/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underlying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 xml:space="preserve"> </w:t>
            </w:r>
            <w:proofErr w:type="spellStart"/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transaction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  <w:lang w:val="da-DK" w:eastAsia="da-DK"/>
              </w:rPr>
              <w:t>.</w:t>
            </w:r>
          </w:p>
        </w:tc>
        <w:tc>
          <w:tcPr>
            <w:tcW w:w="1843" w:type="dxa"/>
          </w:tcPr>
          <w:p w14:paraId="0CA36FED" w14:textId="77777777" w:rsidR="00D3395D" w:rsidRPr="008C0874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</w:tr>
      <w:tr w:rsidR="00D3395D" w:rsidRPr="0067564C" w14:paraId="281D7F8E" w14:textId="77777777" w:rsidTr="003A49A0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0BD666E7" w14:textId="77777777" w:rsidR="00D3395D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14:paraId="3B366863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2.115</w:t>
            </w:r>
          </w:p>
        </w:tc>
        <w:tc>
          <w:tcPr>
            <w:tcW w:w="574" w:type="dxa"/>
          </w:tcPr>
          <w:p w14:paraId="314F67D8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4E4FA70E" w14:textId="77777777" w:rsidR="00D3395D" w:rsidRDefault="00D3395D" w:rsidP="00D3395D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</w:p>
          <w:p w14:paraId="60C898E7" w14:textId="77777777" w:rsidR="00D3395D" w:rsidRPr="0067564C" w:rsidRDefault="00D3395D" w:rsidP="00D3395D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ryDe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2061" w:type="dxa"/>
          </w:tcPr>
          <w:p w14:paraId="0A9EC770" w14:textId="77777777" w:rsidR="00D3395D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14:paraId="0855CE49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ryD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5ED77BA4" w14:textId="77777777" w:rsidR="00D3395D" w:rsidRDefault="00D3395D" w:rsidP="00D3395D">
            <w:pPr>
              <w:ind w:left="97" w:right="-20"/>
              <w:rPr>
                <w:rFonts w:ascii="Verdana" w:hAnsi="Verdana" w:cs="Arial"/>
                <w:spacing w:val="1"/>
                <w:sz w:val="14"/>
                <w:szCs w:val="14"/>
              </w:rPr>
            </w:pPr>
          </w:p>
          <w:p w14:paraId="0BAF3A78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n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5C62B2AF" w14:textId="77777777" w:rsidR="00D3395D" w:rsidRPr="0067564C" w:rsidRDefault="00D3395D" w:rsidP="00D3395D">
            <w:pPr>
              <w:spacing w:before="10" w:line="120" w:lineRule="exact"/>
              <w:rPr>
                <w:rFonts w:ascii="Verdana" w:hAnsi="Verdana"/>
                <w:sz w:val="16"/>
                <w:szCs w:val="16"/>
              </w:rPr>
            </w:pPr>
          </w:p>
          <w:p w14:paraId="516DBA0A" w14:textId="77777777" w:rsidR="00D3395D" w:rsidRPr="0067564C" w:rsidRDefault="00D3395D" w:rsidP="00D3395D">
            <w:pPr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798702FF" w14:textId="77777777" w:rsidR="00D3395D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14:paraId="4B8AEA05" w14:textId="751FECB5" w:rsidR="00D3395D" w:rsidRPr="0067564C" w:rsidRDefault="00790714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2B40A58C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o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prov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ils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6A1BBCA1" w14:textId="77777777" w:rsidR="00D3395D" w:rsidRPr="00DB3DDB" w:rsidRDefault="00D3395D" w:rsidP="00D3395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da-DK"/>
              </w:rPr>
            </w:pPr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This provides</w:t>
            </w:r>
          </w:p>
          <w:p w14:paraId="45206559" w14:textId="77777777" w:rsidR="00D3395D" w:rsidRPr="00DB3DDB" w:rsidRDefault="00D3395D" w:rsidP="00D3395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da-DK"/>
              </w:rPr>
            </w:pPr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breakdown of the</w:t>
            </w:r>
          </w:p>
          <w:p w14:paraId="06DCE0A6" w14:textId="77777777" w:rsidR="00D3395D" w:rsidRPr="00DB3DDB" w:rsidRDefault="00D3395D" w:rsidP="00D3395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da-DK"/>
              </w:rPr>
            </w:pPr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entry where entry is</w:t>
            </w:r>
          </w:p>
          <w:p w14:paraId="62A3078F" w14:textId="77777777" w:rsidR="00D3395D" w:rsidRPr="00DB3DDB" w:rsidRDefault="00D3395D" w:rsidP="00D3395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da-DK"/>
              </w:rPr>
            </w:pPr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'</w:t>
            </w:r>
            <w:proofErr w:type="gramStart"/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batched</w:t>
            </w:r>
            <w:proofErr w:type="gramEnd"/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'. If the entry</w:t>
            </w:r>
          </w:p>
          <w:p w14:paraId="2365EF30" w14:textId="77777777" w:rsidR="00D3395D" w:rsidRPr="00DB3DDB" w:rsidRDefault="00D3395D" w:rsidP="00D3395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da-DK"/>
              </w:rPr>
            </w:pPr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is not batched and</w:t>
            </w:r>
          </w:p>
          <w:p w14:paraId="1895D00B" w14:textId="77777777" w:rsidR="00D3395D" w:rsidRPr="00DB3DDB" w:rsidRDefault="00D3395D" w:rsidP="00D3395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da-DK"/>
              </w:rPr>
            </w:pPr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transaction details are</w:t>
            </w:r>
          </w:p>
          <w:p w14:paraId="465AF409" w14:textId="77777777" w:rsidR="00D3395D" w:rsidRPr="00DB3DDB" w:rsidRDefault="00D3395D" w:rsidP="00D3395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da-DK"/>
              </w:rPr>
            </w:pPr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to be reported, then</w:t>
            </w:r>
          </w:p>
          <w:p w14:paraId="2A50E665" w14:textId="77777777" w:rsidR="00D3395D" w:rsidRPr="00DB3DDB" w:rsidRDefault="00D3395D" w:rsidP="00D3395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da-DK"/>
              </w:rPr>
            </w:pPr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entry details must</w:t>
            </w:r>
          </w:p>
          <w:p w14:paraId="7CA38475" w14:textId="77777777" w:rsidR="00D3395D" w:rsidRPr="0067564C" w:rsidRDefault="00D3395D" w:rsidP="00D3395D">
            <w:pPr>
              <w:rPr>
                <w:rFonts w:ascii="Verdana" w:hAnsi="Verdana" w:cs="Arial"/>
                <w:color w:val="FF0000"/>
                <w:sz w:val="16"/>
                <w:szCs w:val="16"/>
              </w:rPr>
            </w:pPr>
            <w:proofErr w:type="gramStart"/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only</w:t>
            </w:r>
            <w:proofErr w:type="gramEnd"/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 xml:space="preserve"> occur once.</w:t>
            </w:r>
          </w:p>
        </w:tc>
      </w:tr>
      <w:tr w:rsidR="00D3395D" w:rsidRPr="0067564C" w14:paraId="002B45EB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0EB33897" w14:textId="77777777" w:rsidR="00D3395D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14:paraId="0C8EAFB5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2.116</w:t>
            </w:r>
          </w:p>
        </w:tc>
        <w:tc>
          <w:tcPr>
            <w:tcW w:w="574" w:type="dxa"/>
          </w:tcPr>
          <w:p w14:paraId="58F764BB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25E039B2" w14:textId="77777777" w:rsidR="00D3395D" w:rsidRPr="0067564C" w:rsidRDefault="00D3395D" w:rsidP="00D3395D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h</w:t>
            </w:r>
          </w:p>
        </w:tc>
        <w:tc>
          <w:tcPr>
            <w:tcW w:w="2061" w:type="dxa"/>
          </w:tcPr>
          <w:p w14:paraId="26121A63" w14:textId="77777777" w:rsidR="00D3395D" w:rsidRPr="0067564C" w:rsidRDefault="00D3395D" w:rsidP="00D3395D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1F8B0EB3" w14:textId="77777777" w:rsidR="00D3395D" w:rsidRPr="0067564C" w:rsidRDefault="00D3395D" w:rsidP="00D3395D">
            <w:pPr>
              <w:spacing w:before="86"/>
              <w:ind w:left="97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34BFAE7D" w14:textId="77777777" w:rsidR="00D3395D" w:rsidRPr="0067564C" w:rsidRDefault="00D3395D" w:rsidP="00D3395D">
            <w:pPr>
              <w:spacing w:before="86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  <w:vAlign w:val="center"/>
          </w:tcPr>
          <w:p w14:paraId="3895B37F" w14:textId="584D2CEF" w:rsidR="00D3395D" w:rsidRPr="0067564C" w:rsidRDefault="006B067E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6213F0EB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o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prov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ils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</w:p>
          <w:p w14:paraId="320E42C9" w14:textId="77777777" w:rsidR="00D3395D" w:rsidRPr="0067564C" w:rsidRDefault="00D3395D" w:rsidP="00D3395D">
            <w:pPr>
              <w:spacing w:before="18" w:line="220" w:lineRule="exact"/>
              <w:rPr>
                <w:rFonts w:ascii="Verdana" w:hAnsi="Verdana"/>
                <w:sz w:val="16"/>
                <w:szCs w:val="16"/>
              </w:rPr>
            </w:pPr>
            <w:proofErr w:type="gram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proofErr w:type="gramEnd"/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6824E392" w14:textId="0EABEE57" w:rsidR="00790714" w:rsidRPr="00D069D0" w:rsidRDefault="00790714" w:rsidP="00790714">
            <w:pPr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/>
                <w:sz w:val="16"/>
                <w:szCs w:val="16"/>
              </w:rPr>
              <w:t>Component only present when re</w:t>
            </w:r>
            <w:r>
              <w:rPr>
                <w:rFonts w:ascii="Verdana" w:hAnsi="Verdana"/>
                <w:sz w:val="16"/>
                <w:szCs w:val="16"/>
              </w:rPr>
              <w:t>porting on batched transactions</w:t>
            </w:r>
          </w:p>
          <w:p w14:paraId="6A3B4DF9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3395D" w:rsidRPr="0067564C" w14:paraId="08E3877F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1725F089" w14:textId="77777777" w:rsidR="00D3395D" w:rsidRPr="00AA76D2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14:paraId="25897909" w14:textId="77777777" w:rsidR="00D3395D" w:rsidRPr="00AA76D2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AA76D2">
              <w:rPr>
                <w:rFonts w:ascii="Verdana" w:hAnsi="Verdana" w:cs="Arial"/>
                <w:sz w:val="16"/>
                <w:szCs w:val="16"/>
              </w:rPr>
              <w:t>2.117</w:t>
            </w:r>
          </w:p>
        </w:tc>
        <w:tc>
          <w:tcPr>
            <w:tcW w:w="574" w:type="dxa"/>
          </w:tcPr>
          <w:p w14:paraId="25F51822" w14:textId="77777777" w:rsidR="00D3395D" w:rsidRPr="00AA76D2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46AB8F71" w14:textId="77777777" w:rsidR="00D3395D" w:rsidRPr="00AA76D2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3EAAB9A4" w14:textId="77777777" w:rsidR="00D3395D" w:rsidRPr="00AA76D2" w:rsidRDefault="00D3395D" w:rsidP="00D3395D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AA76D2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AA76D2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age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AA76D2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AA76D2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AA76D2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2061" w:type="dxa"/>
          </w:tcPr>
          <w:p w14:paraId="36A0AF61" w14:textId="77777777" w:rsidR="00D3395D" w:rsidRPr="00AA76D2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4D74FE2B" w14:textId="77777777" w:rsidR="00D3395D" w:rsidRPr="00AA76D2" w:rsidRDefault="00D3395D" w:rsidP="00D3395D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AA76D2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AA76D2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AA76D2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1C47A0F9" w14:textId="77777777" w:rsidR="00D3395D" w:rsidRPr="00AA76D2" w:rsidRDefault="00D3395D" w:rsidP="00D3395D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</w:p>
          <w:p w14:paraId="02F732C6" w14:textId="77777777" w:rsidR="00D3395D" w:rsidRPr="00AA76D2" w:rsidRDefault="00D3395D" w:rsidP="00D3395D">
            <w:pPr>
              <w:ind w:left="97" w:right="-20"/>
              <w:rPr>
                <w:rFonts w:ascii="Verdana" w:hAnsi="Verdana" w:cs="Arial"/>
                <w:sz w:val="14"/>
                <w:szCs w:val="14"/>
              </w:rPr>
            </w:pPr>
            <w:r w:rsidRPr="00AA76D2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AA76D2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AA76D2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AA76D2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AA76D2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60637FE3" w14:textId="77777777" w:rsidR="00D3395D" w:rsidRPr="00AA76D2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642E1CE1" w14:textId="77777777" w:rsidR="00D3395D" w:rsidRPr="00AA76D2" w:rsidRDefault="00D3395D" w:rsidP="00D3395D">
            <w:pPr>
              <w:spacing w:before="86"/>
              <w:ind w:left="98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AA76D2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AA76D2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AA76D2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AA76D2">
              <w:rPr>
                <w:rFonts w:ascii="Verdana" w:hAnsi="Verdana" w:cs="Arial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AA76D2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AA76D2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  <w:vAlign w:val="center"/>
          </w:tcPr>
          <w:p w14:paraId="5816C66B" w14:textId="77777777" w:rsidR="00D3395D" w:rsidRPr="00AA76D2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7CC6D92C" w14:textId="77777777" w:rsidR="00D3395D" w:rsidRPr="00AA76D2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o 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po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AA76D2">
              <w:rPr>
                <w:rFonts w:ascii="Verdana" w:hAnsi="Verdana" w:cs="Arial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ere</w:t>
            </w:r>
            <w:r w:rsidRPr="00AA76D2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as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AA76D2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end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par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proofErr w:type="gramStart"/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z w:val="16"/>
                <w:szCs w:val="16"/>
              </w:rPr>
              <w:t>o</w:t>
            </w:r>
            <w:r w:rsidRPr="00AA76D2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AA76D2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AA76D2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guou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AA76D2">
              <w:rPr>
                <w:rFonts w:ascii="Verdana" w:hAnsi="Verdana" w:cs="Arial"/>
                <w:sz w:val="16"/>
                <w:szCs w:val="16"/>
              </w:rPr>
              <w:t>ly</w:t>
            </w:r>
            <w:r w:rsidRPr="00AA76D2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AA76D2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AA76D2">
              <w:rPr>
                <w:rFonts w:ascii="Verdana" w:hAnsi="Verdana" w:cs="Arial"/>
                <w:sz w:val="16"/>
                <w:szCs w:val="16"/>
              </w:rPr>
              <w:t>y</w:t>
            </w:r>
            <w:proofErr w:type="gramEnd"/>
            <w:r w:rsidRPr="00AA76D2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ba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tc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r w:rsidRPr="00AA76D2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AA76D2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AA76D2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AA76D2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7386792C" w14:textId="77777777" w:rsidR="00D3395D" w:rsidRPr="00AA76D2" w:rsidRDefault="00D3395D" w:rsidP="00D3395D">
            <w:pPr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Her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</w:tr>
      <w:tr w:rsidR="00D3395D" w:rsidRPr="0067564C" w14:paraId="6FD52AAB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1BD1C604" w14:textId="77777777" w:rsidR="00D3395D" w:rsidRPr="00AA76D2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AA76D2">
              <w:rPr>
                <w:rFonts w:ascii="Verdana" w:hAnsi="Verdana" w:cs="Arial"/>
                <w:sz w:val="16"/>
                <w:szCs w:val="16"/>
              </w:rPr>
              <w:t>2.118</w:t>
            </w:r>
          </w:p>
        </w:tc>
        <w:tc>
          <w:tcPr>
            <w:tcW w:w="574" w:type="dxa"/>
          </w:tcPr>
          <w:p w14:paraId="59A647BE" w14:textId="77777777" w:rsidR="00D3395D" w:rsidRPr="00AA76D2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5B1B1804" w14:textId="77777777" w:rsidR="00D3395D" w:rsidRPr="00AA76D2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3975430C" w14:textId="77777777" w:rsidR="00D3395D" w:rsidRPr="00AA76D2" w:rsidRDefault="00D3395D" w:rsidP="00D3395D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AA76D2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AA76D2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AA76D2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AA76D2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AA76D2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AA76D2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AA76D2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AA76D2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2061" w:type="dxa"/>
          </w:tcPr>
          <w:p w14:paraId="6299E4EB" w14:textId="77777777" w:rsidR="00D3395D" w:rsidRPr="00AA76D2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44F0091A" w14:textId="77777777" w:rsidR="00D3395D" w:rsidRPr="00AA76D2" w:rsidRDefault="00D3395D" w:rsidP="00D3395D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AA76D2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AA76D2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AA76D2">
              <w:rPr>
                <w:rFonts w:ascii="Verdana" w:hAnsi="Verdana" w:cs="Arial"/>
                <w:sz w:val="16"/>
                <w:szCs w:val="16"/>
              </w:rPr>
              <w:t>m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nf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AA76D2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4799FC58" w14:textId="77777777" w:rsidR="00D3395D" w:rsidRPr="00AA76D2" w:rsidRDefault="00D3395D" w:rsidP="00D3395D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</w:p>
          <w:p w14:paraId="797283E6" w14:textId="77777777" w:rsidR="00D3395D" w:rsidRPr="00AA76D2" w:rsidRDefault="00D3395D" w:rsidP="00D3395D">
            <w:pPr>
              <w:ind w:left="97" w:right="-20"/>
              <w:rPr>
                <w:rFonts w:ascii="Verdana" w:hAnsi="Verdana" w:cs="Arial"/>
                <w:sz w:val="14"/>
                <w:szCs w:val="14"/>
              </w:rPr>
            </w:pPr>
            <w:r w:rsidRPr="00AA76D2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AA76D2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AA76D2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AA76D2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AA76D2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393AF6C8" w14:textId="77777777" w:rsidR="00D3395D" w:rsidRPr="00AA76D2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261A239C" w14:textId="77777777" w:rsidR="00D3395D" w:rsidRPr="00AA76D2" w:rsidRDefault="00D3395D" w:rsidP="00D3395D">
            <w:pPr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AA76D2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AA76D2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AA76D2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AA76D2">
              <w:rPr>
                <w:rFonts w:ascii="Verdana" w:hAnsi="Verdana" w:cs="Arial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AA76D2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AA76D2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  <w:vAlign w:val="center"/>
          </w:tcPr>
          <w:p w14:paraId="53D4E00D" w14:textId="77777777" w:rsidR="00D3395D" w:rsidRPr="00AA76D2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B3DDB"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28A43E65" w14:textId="77777777" w:rsidR="00D3395D" w:rsidRPr="00AA76D2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AA76D2">
              <w:rPr>
                <w:rFonts w:ascii="Verdana" w:hAnsi="Verdana" w:cs="Arial"/>
                <w:sz w:val="16"/>
                <w:szCs w:val="16"/>
              </w:rPr>
              <w:t>e 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AA76D2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AA76D2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as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gne</w:t>
            </w:r>
            <w:r w:rsidRPr="00AA76D2">
              <w:rPr>
                <w:rFonts w:ascii="Verdana" w:hAnsi="Verdana" w:cs="Arial"/>
                <w:sz w:val="16"/>
                <w:szCs w:val="16"/>
              </w:rPr>
              <w:t>d</w:t>
            </w:r>
            <w:r w:rsidRPr="00AA76D2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y a 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end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par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AA76D2">
              <w:rPr>
                <w:rFonts w:ascii="Verdana" w:hAnsi="Verdana" w:cs="Arial"/>
                <w:sz w:val="16"/>
                <w:szCs w:val="16"/>
              </w:rPr>
              <w:t>,</w:t>
            </w:r>
            <w:r w:rsidRPr="00AA76D2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proofErr w:type="gramStart"/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z w:val="16"/>
                <w:szCs w:val="16"/>
              </w:rPr>
              <w:t>o</w:t>
            </w:r>
            <w:r w:rsidRPr="00AA76D2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AA76D2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AA76D2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guou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AA76D2">
              <w:rPr>
                <w:rFonts w:ascii="Verdana" w:hAnsi="Verdana" w:cs="Arial"/>
                <w:sz w:val="16"/>
                <w:szCs w:val="16"/>
              </w:rPr>
              <w:t>ly</w:t>
            </w:r>
            <w:r w:rsidRPr="00AA76D2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AA76D2">
              <w:rPr>
                <w:rFonts w:ascii="Verdana" w:hAnsi="Verdana" w:cs="Arial"/>
                <w:sz w:val="16"/>
                <w:szCs w:val="16"/>
              </w:rPr>
              <w:t>y</w:t>
            </w:r>
            <w:proofErr w:type="gramEnd"/>
            <w:r w:rsidRPr="00AA76D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pay</w:t>
            </w:r>
            <w:r w:rsidRPr="00AA76D2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AA76D2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AA76D2">
              <w:rPr>
                <w:rFonts w:ascii="Verdana" w:hAnsi="Verdana" w:cs="Arial"/>
                <w:sz w:val="16"/>
                <w:szCs w:val="16"/>
              </w:rPr>
              <w:t>t 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AA76D2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AA76D2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AA76D2">
              <w:rPr>
                <w:rFonts w:ascii="Verdana" w:hAnsi="Verdana" w:cs="Arial"/>
                <w:sz w:val="16"/>
                <w:szCs w:val="16"/>
              </w:rPr>
              <w:t>n</w:t>
            </w:r>
            <w:r w:rsidRPr="00AA76D2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grou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p </w:t>
            </w:r>
            <w:r w:rsidRPr="00AA76D2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AA76D2">
              <w:rPr>
                <w:rFonts w:ascii="Verdana" w:hAnsi="Verdana" w:cs="Arial"/>
                <w:sz w:val="16"/>
                <w:szCs w:val="16"/>
              </w:rPr>
              <w:t>i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in 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AA76D2">
              <w:rPr>
                <w:rFonts w:ascii="Verdana" w:hAnsi="Verdana" w:cs="Arial"/>
                <w:sz w:val="16"/>
                <w:szCs w:val="16"/>
              </w:rPr>
              <w:t>e</w:t>
            </w:r>
            <w:r w:rsidRPr="00AA76D2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AA76D2">
              <w:rPr>
                <w:rFonts w:ascii="Verdana" w:hAnsi="Verdana" w:cs="Arial"/>
                <w:sz w:val="16"/>
                <w:szCs w:val="16"/>
              </w:rPr>
              <w:t>m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essage</w:t>
            </w:r>
            <w:r w:rsidRPr="00AA76D2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3FFA8335" w14:textId="77777777" w:rsidR="00D3395D" w:rsidRPr="00AA76D2" w:rsidRDefault="00D3395D" w:rsidP="00D3395D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  <w:p w14:paraId="08884BEB" w14:textId="77777777" w:rsidR="00D3395D" w:rsidRPr="00AA76D2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 xml:space="preserve"> Her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AA76D2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AA76D2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AA76D2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AA76D2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</w:tr>
      <w:tr w:rsidR="00D3395D" w:rsidRPr="0067564C" w14:paraId="4753BF71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5FD2DA14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2.119</w:t>
            </w:r>
          </w:p>
        </w:tc>
        <w:tc>
          <w:tcPr>
            <w:tcW w:w="574" w:type="dxa"/>
          </w:tcPr>
          <w:p w14:paraId="37052A20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5C2DE6F0" w14:textId="77777777" w:rsidR="00D3395D" w:rsidRPr="0067564C" w:rsidRDefault="00D3395D" w:rsidP="00D3395D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ber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2061" w:type="dxa"/>
          </w:tcPr>
          <w:p w14:paraId="680172CE" w14:textId="77777777" w:rsidR="00D3395D" w:rsidRPr="0067564C" w:rsidRDefault="00D3395D" w:rsidP="00D3395D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1A9E3F13" w14:textId="77777777" w:rsidR="00D3395D" w:rsidRPr="0067564C" w:rsidRDefault="00D3395D" w:rsidP="00D3395D">
            <w:pPr>
              <w:spacing w:before="86"/>
              <w:ind w:left="97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43E68781" w14:textId="77777777" w:rsidR="00D3395D" w:rsidRPr="0067564C" w:rsidRDefault="00D3395D" w:rsidP="00D3395D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15Nu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Te</w:t>
            </w:r>
          </w:p>
          <w:p w14:paraId="7DE94444" w14:textId="77777777" w:rsidR="00D3395D" w:rsidRPr="0067564C" w:rsidRDefault="00D3395D" w:rsidP="00D3395D">
            <w:pPr>
              <w:spacing w:line="182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276" w:type="dxa"/>
            <w:vAlign w:val="center"/>
          </w:tcPr>
          <w:p w14:paraId="78ECCDD3" w14:textId="77777777" w:rsidR="00D3395D" w:rsidRPr="0067564C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2FA111DD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Nu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dua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ude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 in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bat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513708A7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3395D" w:rsidRPr="0067564C" w14:paraId="60CB3F55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72E4248B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2.120</w:t>
            </w:r>
          </w:p>
        </w:tc>
        <w:tc>
          <w:tcPr>
            <w:tcW w:w="574" w:type="dxa"/>
          </w:tcPr>
          <w:p w14:paraId="355AE82D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7B89CD9A" w14:textId="77777777" w:rsidR="00D3395D" w:rsidRPr="0067564C" w:rsidRDefault="00D3395D" w:rsidP="00D3395D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lA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2061" w:type="dxa"/>
          </w:tcPr>
          <w:p w14:paraId="70A1832E" w14:textId="77777777" w:rsidR="00D3395D" w:rsidRPr="0067564C" w:rsidRDefault="00D3395D" w:rsidP="00D3395D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lA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7F326DD3" w14:textId="77777777" w:rsidR="00D3395D" w:rsidRPr="0067564C" w:rsidRDefault="00D3395D" w:rsidP="00D3395D">
            <w:pPr>
              <w:spacing w:before="86"/>
              <w:ind w:left="97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4CAC2A11" w14:textId="77777777" w:rsidR="00D3395D" w:rsidRPr="0067564C" w:rsidRDefault="00D3395D" w:rsidP="00D3395D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proofErr w:type="spellEnd"/>
          </w:p>
          <w:p w14:paraId="03D6B61B" w14:textId="77777777" w:rsidR="00D3395D" w:rsidRPr="0067564C" w:rsidRDefault="00D3395D" w:rsidP="00D3395D">
            <w:pPr>
              <w:spacing w:before="1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276" w:type="dxa"/>
            <w:vAlign w:val="center"/>
          </w:tcPr>
          <w:p w14:paraId="5F14DACF" w14:textId="77777777" w:rsidR="00D3395D" w:rsidRPr="0067564C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3E1B2F76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 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repor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 in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tc</w:t>
            </w:r>
            <w:r w:rsidRPr="0067564C">
              <w:rPr>
                <w:rFonts w:ascii="Verdana" w:hAnsi="Verdana" w:cs="Arial"/>
                <w:sz w:val="16"/>
                <w:szCs w:val="16"/>
              </w:rPr>
              <w:t>h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33F889CD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3395D" w:rsidRPr="0067564C" w14:paraId="77EBA22F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7049931E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2.121</w:t>
            </w:r>
          </w:p>
        </w:tc>
        <w:tc>
          <w:tcPr>
            <w:tcW w:w="574" w:type="dxa"/>
          </w:tcPr>
          <w:p w14:paraId="519DCDAC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2DE82F5B" w14:textId="77777777" w:rsidR="00D3395D" w:rsidRPr="0067564C" w:rsidRDefault="00D3395D" w:rsidP="00D3395D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2061" w:type="dxa"/>
          </w:tcPr>
          <w:p w14:paraId="3F6D70CE" w14:textId="77777777" w:rsidR="00D3395D" w:rsidRPr="0067564C" w:rsidRDefault="00D3395D" w:rsidP="00D3395D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648D51E5" w14:textId="77777777" w:rsidR="00D3395D" w:rsidRPr="0067564C" w:rsidRDefault="00D3395D" w:rsidP="00D3395D">
            <w:pPr>
              <w:spacing w:before="86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1C8BADD6" w14:textId="77777777" w:rsidR="00D3395D" w:rsidRPr="0067564C" w:rsidRDefault="00D3395D" w:rsidP="00D3395D">
            <w:pPr>
              <w:spacing w:before="86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276" w:type="dxa"/>
            <w:vAlign w:val="center"/>
          </w:tcPr>
          <w:p w14:paraId="3598B6F2" w14:textId="77777777" w:rsidR="00D3395D" w:rsidRPr="0067564C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3EAF3157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bat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r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a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67564C">
              <w:rPr>
                <w:rFonts w:ascii="Verdana" w:hAnsi="Verdana" w:cs="Arial"/>
                <w:sz w:val="16"/>
                <w:szCs w:val="16"/>
              </w:rPr>
              <w:t>it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62049EC2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Fille</w:t>
            </w:r>
            <w:r w:rsidR="000421AE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 if 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TtlAmt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gramStart"/>
            <w:r w:rsidRPr="0067564C">
              <w:rPr>
                <w:rFonts w:ascii="Verdana" w:hAnsi="Verdana" w:cs="Arial"/>
                <w:sz w:val="16"/>
                <w:szCs w:val="16"/>
              </w:rPr>
              <w:t>is filled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  <w:p w14:paraId="664B759B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 xml:space="preserve">DBIT = Debit </w:t>
            </w:r>
            <w:r w:rsidRPr="0067564C">
              <w:rPr>
                <w:rFonts w:ascii="Verdana" w:hAnsi="Verdana" w:cs="Arial"/>
                <w:sz w:val="16"/>
                <w:szCs w:val="16"/>
              </w:rPr>
              <w:br/>
              <w:t>CRDT = Credit</w:t>
            </w:r>
          </w:p>
        </w:tc>
      </w:tr>
      <w:tr w:rsidR="00D3395D" w:rsidRPr="0067564C" w14:paraId="084D087F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25B9CDFA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2.122</w:t>
            </w:r>
          </w:p>
        </w:tc>
        <w:tc>
          <w:tcPr>
            <w:tcW w:w="574" w:type="dxa"/>
          </w:tcPr>
          <w:p w14:paraId="641FAEAF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2E7D58A0" w14:textId="77777777" w:rsidR="00D3395D" w:rsidRPr="0067564C" w:rsidRDefault="00D3395D" w:rsidP="00D3395D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onDe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2061" w:type="dxa"/>
          </w:tcPr>
          <w:p w14:paraId="19BDBEEE" w14:textId="77777777" w:rsidR="00D3395D" w:rsidRPr="0067564C" w:rsidRDefault="00D3395D" w:rsidP="00D3395D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1F526AE8" w14:textId="77777777" w:rsidR="00D3395D" w:rsidRPr="0067564C" w:rsidRDefault="00D3395D" w:rsidP="00D3395D">
            <w:pPr>
              <w:spacing w:before="86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n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37DC13D5" w14:textId="77777777" w:rsidR="00D3395D" w:rsidRPr="0067564C" w:rsidRDefault="00D3395D" w:rsidP="00D3395D">
            <w:pPr>
              <w:spacing w:before="86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  <w:vAlign w:val="center"/>
          </w:tcPr>
          <w:p w14:paraId="10F1AC25" w14:textId="03750DEC" w:rsidR="00D3395D" w:rsidRPr="0067564C" w:rsidRDefault="00790714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2265D226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prov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g i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under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(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)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373BB2F4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3395D" w:rsidRPr="0067564C" w14:paraId="04A1D175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0E4B990D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</w:t>
            </w:r>
            <w:r w:rsidR="000421AE">
              <w:rPr>
                <w:rFonts w:ascii="Verdana" w:hAnsi="Verdana" w:cs="Arial"/>
                <w:sz w:val="16"/>
                <w:szCs w:val="16"/>
              </w:rPr>
              <w:t>.</w:t>
            </w:r>
            <w:r w:rsidRPr="0067564C">
              <w:rPr>
                <w:rFonts w:ascii="Verdana" w:hAnsi="Verdana" w:cs="Arial"/>
                <w:sz w:val="16"/>
                <w:szCs w:val="16"/>
              </w:rPr>
              <w:t>123</w:t>
            </w:r>
          </w:p>
        </w:tc>
        <w:tc>
          <w:tcPr>
            <w:tcW w:w="574" w:type="dxa"/>
          </w:tcPr>
          <w:p w14:paraId="053B41F2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4D5D998F" w14:textId="77777777" w:rsidR="00D3395D" w:rsidRPr="0067564C" w:rsidRDefault="00D3395D" w:rsidP="00D3395D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2061" w:type="dxa"/>
          </w:tcPr>
          <w:p w14:paraId="1AD8E914" w14:textId="77777777" w:rsidR="00D3395D" w:rsidRPr="0067564C" w:rsidRDefault="00D3395D" w:rsidP="00D3395D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fs</w:t>
            </w:r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0E726DD9" w14:textId="77777777" w:rsidR="00D3395D" w:rsidRPr="0067564C" w:rsidRDefault="00D3395D" w:rsidP="00D3395D">
            <w:pPr>
              <w:spacing w:before="86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56ECDF8B" w14:textId="77777777" w:rsidR="00D3395D" w:rsidRPr="0067564C" w:rsidRDefault="00D3395D" w:rsidP="00D3395D">
            <w:pPr>
              <w:spacing w:before="86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  <w:vAlign w:val="center"/>
          </w:tcPr>
          <w:p w14:paraId="5848BCCC" w14:textId="77777777" w:rsidR="00D3395D" w:rsidRPr="0067564C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797FCE20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prov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g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under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371390AB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3395D" w:rsidRPr="0067564C" w14:paraId="348A5358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4EED271B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7B021A16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1AAFB1AF" w14:textId="77777777" w:rsidR="00D3395D" w:rsidRPr="0067564C" w:rsidRDefault="00D3395D" w:rsidP="00D3395D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da-DK" w:eastAsia="da-DK"/>
              </w:rPr>
              <w:t>++++++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da-DK" w:eastAsia="da-DK"/>
              </w:rPr>
              <w:t>MessageIdentification</w:t>
            </w:r>
            <w:proofErr w:type="spellEnd"/>
          </w:p>
        </w:tc>
        <w:tc>
          <w:tcPr>
            <w:tcW w:w="2061" w:type="dxa"/>
          </w:tcPr>
          <w:p w14:paraId="61404B6E" w14:textId="77777777" w:rsidR="00D3395D" w:rsidRPr="0067564C" w:rsidRDefault="00D3395D" w:rsidP="00D3395D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da-DK" w:eastAsia="da-DK"/>
              </w:rPr>
              <w:t>MsgId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7A9AB863" w14:textId="77777777" w:rsidR="00D3395D" w:rsidRPr="0067564C" w:rsidRDefault="00D3395D" w:rsidP="00D3395D">
            <w:pPr>
              <w:spacing w:before="86"/>
              <w:ind w:left="90" w:right="-20"/>
              <w:rPr>
                <w:rFonts w:ascii="Verdana" w:hAnsi="Verdana" w:cs="Arial"/>
                <w:spacing w:val="1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1CA0B0B8" w14:textId="77777777" w:rsidR="00D3395D" w:rsidRPr="0067564C" w:rsidRDefault="00D3395D" w:rsidP="00D3395D">
            <w:pPr>
              <w:spacing w:before="86"/>
              <w:ind w:left="89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631B4D">
              <w:rPr>
                <w:rFonts w:ascii="Verdana" w:hAnsi="Verdana" w:cs="Arial"/>
                <w:sz w:val="16"/>
                <w:szCs w:val="16"/>
              </w:rPr>
              <w:t>Max35Text</w:t>
            </w:r>
          </w:p>
        </w:tc>
        <w:tc>
          <w:tcPr>
            <w:tcW w:w="1276" w:type="dxa"/>
            <w:vAlign w:val="center"/>
          </w:tcPr>
          <w:p w14:paraId="5BA834F8" w14:textId="77777777" w:rsidR="00D3395D" w:rsidRPr="0067564C" w:rsidDel="004F413D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5F04FBCA" w14:textId="77777777" w:rsidR="00D3395D" w:rsidRPr="00DB3DDB" w:rsidRDefault="00D3395D" w:rsidP="00D3395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eastAsia="da-DK"/>
              </w:rPr>
            </w:pPr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Point to point reference assigned by the</w:t>
            </w:r>
          </w:p>
          <w:p w14:paraId="5D3C4B39" w14:textId="77777777" w:rsidR="00D3395D" w:rsidRPr="002674BF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>instructing</w:t>
            </w:r>
            <w:proofErr w:type="gramEnd"/>
            <w:r w:rsidRPr="00DB3DDB">
              <w:rPr>
                <w:rFonts w:ascii="Arial" w:hAnsi="Arial" w:cs="Arial"/>
                <w:sz w:val="16"/>
                <w:szCs w:val="16"/>
                <w:lang w:eastAsia="da-DK"/>
              </w:rPr>
              <w:t xml:space="preserve"> party of the underlying message.</w:t>
            </w:r>
          </w:p>
        </w:tc>
        <w:tc>
          <w:tcPr>
            <w:tcW w:w="1843" w:type="dxa"/>
          </w:tcPr>
          <w:p w14:paraId="6D1EB78D" w14:textId="77777777" w:rsidR="00D3395D" w:rsidRDefault="00D3395D" w:rsidP="00D3395D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  <w:r w:rsidRPr="00F909DB">
              <w:rPr>
                <w:rFonts w:ascii="Verdana" w:hAnsi="Verdana" w:cs="Arial"/>
                <w:spacing w:val="-1"/>
                <w:sz w:val="16"/>
                <w:szCs w:val="16"/>
              </w:rPr>
              <w:t>Technical end to end reference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4E748100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  <w:p w14:paraId="6685C2AD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Here or 2.117</w:t>
            </w:r>
          </w:p>
        </w:tc>
      </w:tr>
      <w:tr w:rsidR="00D3395D" w:rsidRPr="0067564C" w14:paraId="7E30758D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39AC3168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2.125</w:t>
            </w:r>
          </w:p>
        </w:tc>
        <w:tc>
          <w:tcPr>
            <w:tcW w:w="574" w:type="dxa"/>
          </w:tcPr>
          <w:p w14:paraId="1DF045D7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25B40187" w14:textId="77777777" w:rsidR="00D3395D" w:rsidRPr="0067564C" w:rsidRDefault="00D3395D" w:rsidP="00D3395D">
            <w:pPr>
              <w:spacing w:before="86"/>
              <w:ind w:left="96" w:right="-2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</w:t>
            </w:r>
            <w:proofErr w:type="spellStart"/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ount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erenc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</w:tcPr>
          <w:p w14:paraId="05AB6945" w14:textId="77777777" w:rsidR="00D3395D" w:rsidRPr="0067564C" w:rsidRDefault="00D3395D" w:rsidP="00D3395D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1BF22BA6" w14:textId="77777777" w:rsidR="00D3395D" w:rsidRPr="0067564C" w:rsidRDefault="00D3395D" w:rsidP="00D3395D">
            <w:pPr>
              <w:spacing w:before="86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34813FE5" w14:textId="77777777" w:rsidR="00D3395D" w:rsidRPr="0067564C" w:rsidRDefault="00D3395D" w:rsidP="00D3395D">
            <w:pPr>
              <w:spacing w:before="86"/>
              <w:ind w:left="96" w:right="-2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Max35Text</w:t>
            </w:r>
          </w:p>
        </w:tc>
        <w:tc>
          <w:tcPr>
            <w:tcW w:w="1276" w:type="dxa"/>
            <w:vAlign w:val="center"/>
          </w:tcPr>
          <w:p w14:paraId="5D7CFDB2" w14:textId="77777777" w:rsidR="00D3395D" w:rsidRPr="0067564C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1F1D76C6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g i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's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r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48624CFE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3395D" w:rsidRPr="0067564C" w14:paraId="6BF46B5D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241A94CA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2.126</w:t>
            </w:r>
          </w:p>
        </w:tc>
        <w:tc>
          <w:tcPr>
            <w:tcW w:w="574" w:type="dxa"/>
          </w:tcPr>
          <w:p w14:paraId="2ACAD8E2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42EF253A" w14:textId="77777777" w:rsidR="00D3395D" w:rsidRPr="0067564C" w:rsidRDefault="00D3395D" w:rsidP="00D3395D">
            <w:pPr>
              <w:spacing w:before="8" w:line="170" w:lineRule="exact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6B73F4B7" w14:textId="77777777" w:rsidR="00D3395D" w:rsidRPr="0067564C" w:rsidRDefault="00D3395D" w:rsidP="00D3395D">
            <w:pPr>
              <w:ind w:left="96" w:right="-2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2061" w:type="dxa"/>
          </w:tcPr>
          <w:p w14:paraId="5A7FF7BB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7A4FA675" w14:textId="77777777" w:rsidR="00D3395D" w:rsidRPr="0067564C" w:rsidRDefault="00D3395D" w:rsidP="00D3395D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nf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5CB1DB6D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</w:p>
          <w:p w14:paraId="2E3BC76E" w14:textId="77777777" w:rsidR="00D3395D" w:rsidRPr="0067564C" w:rsidRDefault="00D3395D" w:rsidP="00D3395D">
            <w:pPr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465E90D7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34E765B1" w14:textId="77777777" w:rsidR="00D3395D" w:rsidRPr="0067564C" w:rsidRDefault="00D3395D" w:rsidP="00D3395D">
            <w:pPr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  <w:vAlign w:val="center"/>
          </w:tcPr>
          <w:p w14:paraId="2C350C1F" w14:textId="77777777" w:rsidR="00D3395D" w:rsidRPr="0067564C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0A1ECC6B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as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gne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a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g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par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z w:val="16"/>
                <w:szCs w:val="16"/>
              </w:rPr>
              <w:t>,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proofErr w:type="gram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guou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ly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y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pay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grou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p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in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essage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5A94DF77" w14:textId="77777777" w:rsidR="00D3395D" w:rsidRDefault="00D3395D" w:rsidP="00D3395D">
            <w:pPr>
              <w:spacing w:before="8" w:line="170" w:lineRule="exact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F909DB">
              <w:rPr>
                <w:rFonts w:ascii="Verdana" w:hAnsi="Verdana" w:cs="Arial"/>
                <w:spacing w:val="-1"/>
                <w:sz w:val="16"/>
                <w:szCs w:val="16"/>
              </w:rPr>
              <w:t>Customers own transaction reference</w:t>
            </w:r>
            <w:r w:rsidRPr="00F909DB">
              <w:rPr>
                <w:rFonts w:ascii="Verdana" w:hAnsi="Verdana" w:cs="Arial"/>
                <w:sz w:val="16"/>
                <w:szCs w:val="16"/>
              </w:rPr>
              <w:t xml:space="preserve">. </w:t>
            </w:r>
            <w:r w:rsidRPr="00F909DB">
              <w:rPr>
                <w:rFonts w:ascii="Verdana" w:hAnsi="Verdana"/>
                <w:sz w:val="16"/>
                <w:szCs w:val="16"/>
              </w:rPr>
              <w:t>Unique identification of each group of transactions provided by the ERP.</w:t>
            </w:r>
          </w:p>
          <w:p w14:paraId="1C4DB3B8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Her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11</w:t>
            </w:r>
            <w:r w:rsidRPr="0067564C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</w:tr>
      <w:tr w:rsidR="00D3395D" w:rsidRPr="0067564C" w14:paraId="23278E17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1AC7C09B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lastRenderedPageBreak/>
              <w:t>2.127</w:t>
            </w:r>
          </w:p>
        </w:tc>
        <w:tc>
          <w:tcPr>
            <w:tcW w:w="574" w:type="dxa"/>
          </w:tcPr>
          <w:p w14:paraId="7C34AA7C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0B7D4F63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615B31A6" w14:textId="77777777" w:rsidR="00D3395D" w:rsidRPr="0067564C" w:rsidRDefault="00D3395D" w:rsidP="00D3395D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2061" w:type="dxa"/>
          </w:tcPr>
          <w:p w14:paraId="028C9F5A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67C9DE57" w14:textId="77777777" w:rsidR="00D3395D" w:rsidRPr="0067564C" w:rsidRDefault="00D3395D" w:rsidP="00D3395D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4663949C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</w:p>
          <w:p w14:paraId="75490FD1" w14:textId="77777777" w:rsidR="00D3395D" w:rsidRPr="0067564C" w:rsidRDefault="00D3395D" w:rsidP="00D3395D">
            <w:pPr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0EF0BB64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4451A58C" w14:textId="77777777" w:rsidR="00D3395D" w:rsidRPr="0067564C" w:rsidRDefault="00D3395D" w:rsidP="00D3395D">
            <w:pPr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  <w:vAlign w:val="center"/>
          </w:tcPr>
          <w:p w14:paraId="0B48CADF" w14:textId="77777777" w:rsidR="00D3395D" w:rsidRPr="0067564C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029B8CC8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gne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g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par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n i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p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proofErr w:type="gram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o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guo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ly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y</w:t>
            </w:r>
            <w:proofErr w:type="gramEnd"/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i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247477E0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F909DB">
              <w:rPr>
                <w:rFonts w:ascii="Verdana" w:hAnsi="Verdana" w:cs="Arial"/>
                <w:spacing w:val="-1"/>
                <w:sz w:val="16"/>
                <w:szCs w:val="16"/>
              </w:rPr>
              <w:t xml:space="preserve">Customers own reference. </w:t>
            </w:r>
            <w:r w:rsidRPr="00F909DB">
              <w:rPr>
                <w:rFonts w:ascii="Verdana" w:hAnsi="Verdana"/>
                <w:sz w:val="16"/>
                <w:szCs w:val="16"/>
              </w:rPr>
              <w:t>Unique identification of each instruction provided by the ERP.</w:t>
            </w:r>
          </w:p>
        </w:tc>
      </w:tr>
      <w:tr w:rsidR="00D3395D" w:rsidRPr="0067564C" w14:paraId="447CDB38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3F82DE4C" w14:textId="77777777" w:rsidR="00D3395D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14:paraId="1A96F090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2.128</w:t>
            </w:r>
          </w:p>
        </w:tc>
        <w:tc>
          <w:tcPr>
            <w:tcW w:w="574" w:type="dxa"/>
          </w:tcPr>
          <w:p w14:paraId="2B978DD2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70286C08" w14:textId="77777777" w:rsidR="00D3395D" w:rsidRPr="0067564C" w:rsidRDefault="00D3395D" w:rsidP="00D3395D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59C55854" w14:textId="77777777" w:rsidR="00D3395D" w:rsidRPr="0067564C" w:rsidRDefault="00D3395D" w:rsidP="00D3395D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2061" w:type="dxa"/>
          </w:tcPr>
          <w:p w14:paraId="02DA7E3D" w14:textId="77777777" w:rsidR="00D3395D" w:rsidRPr="0067564C" w:rsidRDefault="00D3395D" w:rsidP="00D3395D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132996F8" w14:textId="77777777" w:rsidR="00D3395D" w:rsidRPr="0067564C" w:rsidRDefault="00D3395D" w:rsidP="00D3395D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3D917366" w14:textId="77777777" w:rsidR="00D3395D" w:rsidRPr="0067564C" w:rsidRDefault="00D3395D" w:rsidP="00D3395D">
            <w:pPr>
              <w:spacing w:before="11" w:line="260" w:lineRule="exact"/>
              <w:rPr>
                <w:rFonts w:ascii="Verdana" w:hAnsi="Verdana"/>
                <w:sz w:val="14"/>
                <w:szCs w:val="14"/>
              </w:rPr>
            </w:pPr>
          </w:p>
          <w:p w14:paraId="1004EF97" w14:textId="77777777" w:rsidR="00D3395D" w:rsidRPr="0067564C" w:rsidRDefault="00D3395D" w:rsidP="00D3395D">
            <w:pPr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28683E09" w14:textId="77777777" w:rsidR="00D3395D" w:rsidRPr="0067564C" w:rsidRDefault="00D3395D" w:rsidP="00D3395D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4220B25D" w14:textId="77777777" w:rsidR="00D3395D" w:rsidRPr="0067564C" w:rsidRDefault="00D3395D" w:rsidP="00D3395D">
            <w:pPr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  <w:vAlign w:val="center"/>
          </w:tcPr>
          <w:p w14:paraId="7B67847B" w14:textId="77777777" w:rsidR="00D3395D" w:rsidRPr="0067564C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4D5255B3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gne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g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par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proofErr w:type="gram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o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guo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ly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y</w:t>
            </w:r>
            <w:proofErr w:type="gramEnd"/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. 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is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proofErr w:type="gramStart"/>
            <w:r w:rsidRPr="0067564C">
              <w:rPr>
                <w:rFonts w:ascii="Verdana" w:hAnsi="Verdana" w:cs="Arial"/>
                <w:sz w:val="16"/>
                <w:szCs w:val="16"/>
              </w:rPr>
              <w:t xml:space="preserve">is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pas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z w:val="16"/>
                <w:szCs w:val="16"/>
              </w:rPr>
              <w:t>,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hanged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hroughou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end-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o-en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cha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6AAE86F8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F909DB">
              <w:rPr>
                <w:rFonts w:ascii="Verdana" w:hAnsi="Verdana" w:cs="Arial"/>
                <w:spacing w:val="-1"/>
                <w:sz w:val="16"/>
                <w:szCs w:val="16"/>
              </w:rPr>
              <w:t>Customers own end-to-end identification. This identification is passed on, unchanged, throughout the entire value chain</w:t>
            </w:r>
          </w:p>
        </w:tc>
      </w:tr>
      <w:tr w:rsidR="00D3395D" w:rsidRPr="0067564C" w14:paraId="20224243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04F2C83E" w14:textId="77777777" w:rsidR="00D3395D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14:paraId="70F89E47" w14:textId="77777777" w:rsidR="00D3395D" w:rsidRPr="0067564C" w:rsidRDefault="00D3395D" w:rsidP="00D3395D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2.129</w:t>
            </w:r>
          </w:p>
        </w:tc>
        <w:tc>
          <w:tcPr>
            <w:tcW w:w="574" w:type="dxa"/>
          </w:tcPr>
          <w:p w14:paraId="0CDD0CFF" w14:textId="77777777" w:rsidR="00D3395D" w:rsidRPr="0067564C" w:rsidRDefault="00D3395D" w:rsidP="00D3395D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17484837" w14:textId="77777777" w:rsidR="00D3395D" w:rsidRPr="0067564C" w:rsidRDefault="00D3395D" w:rsidP="00D3395D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4B071496" w14:textId="77777777" w:rsidR="00D3395D" w:rsidRPr="0067564C" w:rsidRDefault="00D3395D" w:rsidP="00D3395D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2061" w:type="dxa"/>
          </w:tcPr>
          <w:p w14:paraId="69AD9794" w14:textId="77777777" w:rsidR="00D3395D" w:rsidRPr="0067564C" w:rsidRDefault="00D3395D" w:rsidP="00D3395D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439D07D8" w14:textId="77777777" w:rsidR="00D3395D" w:rsidRPr="0067564C" w:rsidRDefault="00D3395D" w:rsidP="00D3395D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7A42C5B4" w14:textId="77777777" w:rsidR="00D3395D" w:rsidRPr="0067564C" w:rsidRDefault="00D3395D" w:rsidP="00D3395D">
            <w:pPr>
              <w:spacing w:before="11" w:line="260" w:lineRule="exact"/>
              <w:rPr>
                <w:rFonts w:ascii="Verdana" w:hAnsi="Verdana"/>
                <w:sz w:val="14"/>
                <w:szCs w:val="14"/>
              </w:rPr>
            </w:pPr>
          </w:p>
          <w:p w14:paraId="6EA77B3B" w14:textId="77777777" w:rsidR="00D3395D" w:rsidRPr="0067564C" w:rsidRDefault="00D3395D" w:rsidP="00D3395D">
            <w:pPr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2A2F758E" w14:textId="77777777" w:rsidR="00D3395D" w:rsidRPr="0067564C" w:rsidRDefault="00D3395D" w:rsidP="00D3395D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79BD8A72" w14:textId="77777777" w:rsidR="00D3395D" w:rsidRPr="0067564C" w:rsidRDefault="00D3395D" w:rsidP="00D3395D">
            <w:pPr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  <w:vAlign w:val="center"/>
          </w:tcPr>
          <w:p w14:paraId="77752AA7" w14:textId="77777777" w:rsidR="00D3395D" w:rsidRPr="0067564C" w:rsidRDefault="00D3395D" w:rsidP="00D3395D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64F23097" w14:textId="77777777" w:rsidR="00D3395D" w:rsidRPr="0067564C" w:rsidRDefault="00D3395D" w:rsidP="00D3395D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gne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rs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g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agen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proofErr w:type="gram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o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guo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z w:val="16"/>
                <w:szCs w:val="16"/>
              </w:rPr>
              <w:t>y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y</w:t>
            </w:r>
            <w:proofErr w:type="gramEnd"/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pas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nged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hroughou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i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erban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k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3A3F0EA9" w14:textId="77777777" w:rsidR="00D3395D" w:rsidRPr="0067564C" w:rsidRDefault="00D3395D" w:rsidP="00D3395D">
            <w:pPr>
              <w:spacing w:before="8" w:line="170" w:lineRule="exact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F909DB">
              <w:rPr>
                <w:rFonts w:ascii="Verdana" w:hAnsi="Verdana" w:cs="Arial"/>
                <w:sz w:val="16"/>
                <w:szCs w:val="16"/>
              </w:rPr>
              <w:t>Original transactions reference</w:t>
            </w:r>
          </w:p>
        </w:tc>
      </w:tr>
      <w:tr w:rsidR="00382A08" w:rsidRPr="0067564C" w14:paraId="21FAB936" w14:textId="77777777" w:rsidTr="002C6077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5D54C826" w14:textId="77777777" w:rsidR="00382A08" w:rsidRPr="00D069D0" w:rsidRDefault="00382A08" w:rsidP="00382A08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  <w:p w14:paraId="188F4268" w14:textId="77777777" w:rsidR="00382A08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>
              <w:rPr>
                <w:rFonts w:ascii="Verdana" w:hAnsi="Verdana" w:cs="Arial"/>
                <w:spacing w:val="-1"/>
                <w:sz w:val="16"/>
                <w:szCs w:val="16"/>
              </w:rPr>
              <w:t>130</w:t>
            </w:r>
          </w:p>
        </w:tc>
        <w:tc>
          <w:tcPr>
            <w:tcW w:w="574" w:type="dxa"/>
          </w:tcPr>
          <w:p w14:paraId="4AF35923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74AF66E2" w14:textId="77777777" w:rsidR="00382A08" w:rsidRPr="00D069D0" w:rsidRDefault="00382A08" w:rsidP="00382A08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  <w:p w14:paraId="080ADDC6" w14:textId="6EDE7392" w:rsidR="00382A08" w:rsidRPr="0067564C" w:rsidRDefault="00382A08" w:rsidP="00382A08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++++++</w:t>
            </w:r>
            <w:proofErr w:type="spellStart"/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anda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2061" w:type="dxa"/>
          </w:tcPr>
          <w:p w14:paraId="23EA972D" w14:textId="77777777" w:rsidR="00382A08" w:rsidRPr="00D069D0" w:rsidRDefault="00382A08" w:rsidP="00382A08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  <w:p w14:paraId="79B64D32" w14:textId="77777777" w:rsidR="00382A08" w:rsidRPr="0067564C" w:rsidRDefault="00382A08" w:rsidP="00382A08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D069D0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61BC6BAD" w14:textId="77777777" w:rsidR="00382A08" w:rsidRPr="00D069D0" w:rsidRDefault="00382A08" w:rsidP="00382A08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  <w:p w14:paraId="147BB713" w14:textId="77777777" w:rsidR="00382A08" w:rsidRPr="0067564C" w:rsidRDefault="00382A08" w:rsidP="00382A08">
            <w:pPr>
              <w:spacing w:before="11" w:line="260" w:lineRule="exact"/>
              <w:rPr>
                <w:rFonts w:ascii="Verdana" w:hAnsi="Verdana"/>
                <w:sz w:val="14"/>
                <w:szCs w:val="14"/>
              </w:rPr>
            </w:pP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D069D0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14:paraId="692B049B" w14:textId="77777777" w:rsidR="00382A08" w:rsidRPr="00D069D0" w:rsidRDefault="00382A08" w:rsidP="00382A08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  <w:p w14:paraId="325C8AB2" w14:textId="77777777" w:rsidR="00382A08" w:rsidRPr="0067564C" w:rsidRDefault="00382A08" w:rsidP="00382A08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2341A715" w14:textId="77777777" w:rsidR="00382A08" w:rsidRDefault="00382A08" w:rsidP="00382A08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28B390FE" w14:textId="77777777" w:rsidR="00382A08" w:rsidRPr="00D069D0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069D0">
              <w:rPr>
                <w:rFonts w:ascii="Verdana" w:hAnsi="Verdana" w:cs="Arial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rec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D069D0">
              <w:rPr>
                <w:rFonts w:ascii="Verdana" w:hAnsi="Verdana" w:cs="Arial"/>
                <w:sz w:val="16"/>
                <w:szCs w:val="16"/>
              </w:rPr>
              <w:t>it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d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e</w:t>
            </w:r>
          </w:p>
          <w:p w14:paraId="0BCE3B3D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gramStart"/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ha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  <w:proofErr w:type="gramEnd"/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bee</w:t>
            </w:r>
            <w:r w:rsidRPr="00D069D0">
              <w:rPr>
                <w:rFonts w:ascii="Verdana" w:hAnsi="Verdana" w:cs="Arial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gne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ee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069D0">
              <w:rPr>
                <w:rFonts w:ascii="Verdana" w:hAnsi="Verdana" w:cs="Arial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D069D0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01C35A45" w14:textId="77777777" w:rsidR="00382A08" w:rsidRPr="00D069D0" w:rsidDel="00120A12" w:rsidRDefault="00382A08" w:rsidP="00382A08">
            <w:pPr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/>
                <w:sz w:val="16"/>
                <w:szCs w:val="16"/>
              </w:rPr>
              <w:t xml:space="preserve">Contains the mandate Id on both credit and debit transactions related to SEPA Direct </w:t>
            </w:r>
            <w:proofErr w:type="spellStart"/>
            <w:r w:rsidRPr="00D069D0">
              <w:rPr>
                <w:rFonts w:ascii="Verdana" w:hAnsi="Verdana"/>
                <w:sz w:val="16"/>
                <w:szCs w:val="16"/>
              </w:rPr>
              <w:t>Debit</w:t>
            </w:r>
            <w:r w:rsidRPr="00D069D0" w:rsidDel="00120A12">
              <w:rPr>
                <w:rFonts w:ascii="Verdana" w:hAnsi="Verdana" w:cs="Arial"/>
                <w:sz w:val="16"/>
                <w:szCs w:val="16"/>
              </w:rPr>
              <w:t>Bruges</w:t>
            </w:r>
            <w:proofErr w:type="spellEnd"/>
            <w:r w:rsidRPr="00D069D0" w:rsidDel="00120A1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D069D0" w:rsidDel="00120A12">
              <w:rPr>
                <w:rFonts w:ascii="Verdana" w:hAnsi="Verdana" w:cs="Arial"/>
                <w:sz w:val="16"/>
                <w:szCs w:val="16"/>
              </w:rPr>
              <w:t>ikke</w:t>
            </w:r>
            <w:proofErr w:type="spellEnd"/>
            <w:r w:rsidRPr="00D069D0" w:rsidDel="00120A12">
              <w:rPr>
                <w:rFonts w:ascii="Verdana" w:hAnsi="Verdana" w:cs="Arial"/>
                <w:sz w:val="16"/>
                <w:szCs w:val="16"/>
              </w:rPr>
              <w:t xml:space="preserve"> med </w:t>
            </w:r>
            <w:proofErr w:type="spellStart"/>
            <w:r w:rsidRPr="00D069D0" w:rsidDel="00120A12">
              <w:rPr>
                <w:rFonts w:ascii="Verdana" w:hAnsi="Verdana" w:cs="Arial"/>
                <w:sz w:val="16"/>
                <w:szCs w:val="16"/>
              </w:rPr>
              <w:t>nuværende</w:t>
            </w:r>
            <w:proofErr w:type="spellEnd"/>
            <w:r w:rsidRPr="00D069D0" w:rsidDel="00120A1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D069D0" w:rsidDel="00120A12">
              <w:rPr>
                <w:rFonts w:ascii="Verdana" w:hAnsi="Verdana" w:cs="Arial"/>
                <w:sz w:val="16"/>
                <w:szCs w:val="16"/>
              </w:rPr>
              <w:t>standarder</w:t>
            </w:r>
            <w:proofErr w:type="spellEnd"/>
            <w:r w:rsidRPr="00D069D0" w:rsidDel="00120A12">
              <w:rPr>
                <w:rFonts w:ascii="Verdana" w:hAnsi="Verdana" w:cs="Arial"/>
                <w:sz w:val="16"/>
                <w:szCs w:val="16"/>
              </w:rPr>
              <w:br/>
            </w:r>
            <w:r w:rsidRPr="00D069D0" w:rsidDel="00120A12">
              <w:rPr>
                <w:rFonts w:ascii="Verdana" w:hAnsi="Verdana"/>
                <w:sz w:val="16"/>
                <w:szCs w:val="16"/>
              </w:rPr>
              <w:t xml:space="preserve">(Contains the mandate Id on both credit and debit transactions related to </w:t>
            </w:r>
            <w:proofErr w:type="spellStart"/>
            <w:r w:rsidRPr="00D069D0" w:rsidDel="00120A12">
              <w:rPr>
                <w:rFonts w:ascii="Verdana" w:hAnsi="Verdana"/>
                <w:sz w:val="16"/>
                <w:szCs w:val="16"/>
              </w:rPr>
              <w:t>Sepa</w:t>
            </w:r>
            <w:proofErr w:type="spellEnd"/>
            <w:r w:rsidRPr="00D069D0" w:rsidDel="00120A12">
              <w:rPr>
                <w:rFonts w:ascii="Verdana" w:hAnsi="Verdana"/>
                <w:sz w:val="16"/>
                <w:szCs w:val="16"/>
              </w:rPr>
              <w:t xml:space="preserve"> Direct Debit)</w:t>
            </w:r>
          </w:p>
          <w:p w14:paraId="3E6ACB01" w14:textId="77777777" w:rsidR="00382A08" w:rsidRPr="00F909DB" w:rsidRDefault="00382A08" w:rsidP="00382A08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382A08" w:rsidRPr="0067564C" w14:paraId="1D60CB2A" w14:textId="77777777" w:rsidTr="002C6077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2AA020EA" w14:textId="77777777" w:rsidR="00382A08" w:rsidRPr="00D069D0" w:rsidRDefault="00382A08" w:rsidP="00382A08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  <w:p w14:paraId="5C1B71BF" w14:textId="77777777" w:rsidR="00382A08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>
              <w:rPr>
                <w:rFonts w:ascii="Verdana" w:hAnsi="Verdana" w:cs="Arial"/>
                <w:spacing w:val="-1"/>
                <w:sz w:val="16"/>
                <w:szCs w:val="16"/>
              </w:rPr>
              <w:t>31</w:t>
            </w:r>
          </w:p>
        </w:tc>
        <w:tc>
          <w:tcPr>
            <w:tcW w:w="574" w:type="dxa"/>
          </w:tcPr>
          <w:p w14:paraId="23E783D4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03B934E2" w14:textId="77777777" w:rsidR="00382A08" w:rsidRPr="00D069D0" w:rsidRDefault="00382A08" w:rsidP="00382A08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  <w:p w14:paraId="732E85E9" w14:textId="77777777" w:rsidR="00382A08" w:rsidRPr="0067564C" w:rsidRDefault="00382A08" w:rsidP="00382A08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++++++</w:t>
            </w:r>
            <w:proofErr w:type="spellStart"/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ChequeNu</w:t>
            </w:r>
            <w:r w:rsidRPr="00D069D0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D069D0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2061" w:type="dxa"/>
          </w:tcPr>
          <w:p w14:paraId="5AD4243E" w14:textId="77777777" w:rsidR="00382A08" w:rsidRPr="00D069D0" w:rsidRDefault="00382A08" w:rsidP="00382A08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  <w:p w14:paraId="177F4E3F" w14:textId="77777777" w:rsidR="00382A08" w:rsidRPr="0067564C" w:rsidRDefault="00382A08" w:rsidP="00382A08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ChqNb</w:t>
            </w:r>
            <w:proofErr w:type="spellEnd"/>
            <w:r w:rsidRPr="00D069D0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09E973B3" w14:textId="77777777" w:rsidR="00382A08" w:rsidRPr="00D069D0" w:rsidRDefault="00382A08" w:rsidP="00382A08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  <w:p w14:paraId="5C083EF7" w14:textId="77777777" w:rsidR="00382A08" w:rsidRPr="0067564C" w:rsidRDefault="00382A08" w:rsidP="00382A08">
            <w:pPr>
              <w:spacing w:before="11" w:line="260" w:lineRule="exact"/>
              <w:rPr>
                <w:rFonts w:ascii="Verdana" w:hAnsi="Verdana"/>
                <w:sz w:val="14"/>
                <w:szCs w:val="14"/>
              </w:rPr>
            </w:pP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D069D0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14:paraId="436478A0" w14:textId="77777777" w:rsidR="00382A08" w:rsidRPr="00D069D0" w:rsidRDefault="00382A08" w:rsidP="00382A08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  <w:p w14:paraId="00746560" w14:textId="77777777" w:rsidR="00382A08" w:rsidRPr="0067564C" w:rsidRDefault="00382A08" w:rsidP="00382A08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0C61BFC9" w14:textId="77777777" w:rsidR="00382A08" w:rsidRDefault="00382A08" w:rsidP="00382A08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1D07466F" w14:textId="77777777" w:rsidR="00382A08" w:rsidRPr="00D069D0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guou</w:t>
            </w:r>
            <w:r w:rsidRPr="00D069D0">
              <w:rPr>
                <w:rFonts w:ascii="Verdana" w:hAnsi="Verdana" w:cs="Arial"/>
                <w:sz w:val="16"/>
                <w:szCs w:val="16"/>
              </w:rPr>
              <w:t>s 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>r a</w:t>
            </w:r>
          </w:p>
          <w:p w14:paraId="3B25C915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gramStart"/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pay</w:t>
            </w:r>
            <w:r w:rsidRPr="00D069D0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  <w:proofErr w:type="gramEnd"/>
            <w:r w:rsidRPr="00D069D0">
              <w:rPr>
                <w:rFonts w:ascii="Verdana" w:hAnsi="Verdana" w:cs="Arial"/>
                <w:sz w:val="16"/>
                <w:szCs w:val="16"/>
              </w:rPr>
              <w:t xml:space="preserve"> i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as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gne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D069D0">
              <w:rPr>
                <w:rFonts w:ascii="Verdana" w:hAnsi="Verdana" w:cs="Arial"/>
                <w:sz w:val="16"/>
                <w:szCs w:val="16"/>
              </w:rPr>
              <w:t>y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th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069D0">
              <w:rPr>
                <w:rFonts w:ascii="Verdana" w:hAnsi="Verdana" w:cs="Arial"/>
                <w:sz w:val="16"/>
                <w:szCs w:val="16"/>
              </w:rPr>
              <w:t>l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ear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z w:val="16"/>
                <w:szCs w:val="16"/>
              </w:rPr>
              <w:t>g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z w:val="16"/>
                <w:szCs w:val="16"/>
              </w:rPr>
              <w:t>m.</w:t>
            </w:r>
          </w:p>
        </w:tc>
        <w:tc>
          <w:tcPr>
            <w:tcW w:w="1843" w:type="dxa"/>
          </w:tcPr>
          <w:p w14:paraId="33A00807" w14:textId="77777777" w:rsidR="00382A08" w:rsidRPr="00F909DB" w:rsidRDefault="00382A08" w:rsidP="00382A08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382A08" w:rsidRPr="0067564C" w14:paraId="53D06505" w14:textId="77777777" w:rsidTr="002C6077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255EBCD6" w14:textId="77777777" w:rsidR="00382A08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lastRenderedPageBreak/>
              <w:t>2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D069D0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74" w:type="dxa"/>
          </w:tcPr>
          <w:p w14:paraId="3E7F2885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2F425ACC" w14:textId="77777777" w:rsidR="00382A08" w:rsidRPr="0067564C" w:rsidRDefault="00382A08" w:rsidP="00382A08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++++++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D069D0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2061" w:type="dxa"/>
          </w:tcPr>
          <w:p w14:paraId="1FA20DD7" w14:textId="77777777" w:rsidR="00382A08" w:rsidRPr="0067564C" w:rsidRDefault="00382A08" w:rsidP="00382A08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proofErr w:type="spellEnd"/>
            <w:r w:rsidRPr="00D069D0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26F9C0C2" w14:textId="77777777" w:rsidR="00382A08" w:rsidRPr="0067564C" w:rsidRDefault="00382A08" w:rsidP="00382A08">
            <w:pPr>
              <w:spacing w:before="11" w:line="260" w:lineRule="exact"/>
              <w:rPr>
                <w:rFonts w:ascii="Verdana" w:hAnsi="Verdana"/>
                <w:sz w:val="14"/>
                <w:szCs w:val="14"/>
              </w:rPr>
            </w:pP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D069D0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14:paraId="5664892C" w14:textId="77777777" w:rsidR="00382A08" w:rsidRPr="0067564C" w:rsidRDefault="00382A08" w:rsidP="00382A08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D069D0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69EF4DC0" w14:textId="77777777" w:rsidR="00382A08" w:rsidRDefault="00382A08" w:rsidP="00382A08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1C86A6C1" w14:textId="77777777" w:rsidR="00382A08" w:rsidRPr="00D069D0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under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z w:val="16"/>
                <w:szCs w:val="16"/>
              </w:rPr>
              <w:t>g</w:t>
            </w:r>
          </w:p>
          <w:p w14:paraId="74B7F215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gramStart"/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proofErr w:type="gramEnd"/>
            <w:r w:rsidRPr="00D069D0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4FCF03C4" w14:textId="77777777" w:rsidR="00382A08" w:rsidRPr="00F909DB" w:rsidRDefault="00382A08" w:rsidP="00382A08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382A08" w:rsidRPr="0067564C" w14:paraId="02E73705" w14:textId="77777777" w:rsidTr="002C6077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7CC06374" w14:textId="77777777" w:rsidR="00382A08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D069D0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74" w:type="dxa"/>
          </w:tcPr>
          <w:p w14:paraId="7BB455E5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50501CAA" w14:textId="77777777" w:rsidR="00382A08" w:rsidRPr="0067564C" w:rsidRDefault="00382A08" w:rsidP="00382A08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+++++++T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D069D0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2061" w:type="dxa"/>
          </w:tcPr>
          <w:p w14:paraId="2C6883F2" w14:textId="77777777" w:rsidR="00382A08" w:rsidRPr="0067564C" w:rsidRDefault="00382A08" w:rsidP="00382A08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proofErr w:type="spellEnd"/>
            <w:r w:rsidRPr="00D069D0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409A9AC1" w14:textId="77777777" w:rsidR="00382A08" w:rsidRPr="0067564C" w:rsidRDefault="00382A08" w:rsidP="00382A08">
            <w:pPr>
              <w:spacing w:before="11" w:line="260" w:lineRule="exact"/>
              <w:rPr>
                <w:rFonts w:ascii="Verdana" w:hAnsi="Verdana"/>
                <w:sz w:val="14"/>
                <w:szCs w:val="14"/>
              </w:rPr>
            </w:pP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D069D0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14:paraId="062FAEAA" w14:textId="77777777" w:rsidR="00382A08" w:rsidRPr="0067564C" w:rsidRDefault="00382A08" w:rsidP="00382A08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6E4C6D59" w14:textId="77777777" w:rsidR="00382A08" w:rsidRDefault="00382A08" w:rsidP="00382A08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050BD503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069D0">
              <w:rPr>
                <w:rFonts w:ascii="Verdana" w:hAnsi="Verdana" w:cs="Arial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069D0">
              <w:rPr>
                <w:rFonts w:ascii="Verdana" w:hAnsi="Verdana" w:cs="Arial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repor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D069D0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31F79A4D" w14:textId="77777777" w:rsidR="00382A08" w:rsidRPr="00F909DB" w:rsidRDefault="00382A08" w:rsidP="00382A08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/>
                <w:sz w:val="16"/>
                <w:szCs w:val="16"/>
              </w:rPr>
              <w:t>CARD for card transactions or ORIG for return payments</w:t>
            </w:r>
          </w:p>
        </w:tc>
      </w:tr>
      <w:tr w:rsidR="00382A08" w:rsidRPr="0067564C" w14:paraId="3BAB9905" w14:textId="77777777" w:rsidTr="002C6077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7B367362" w14:textId="77777777" w:rsidR="00382A08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D069D0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74" w:type="dxa"/>
          </w:tcPr>
          <w:p w14:paraId="72F57C20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4EA7BC67" w14:textId="77777777" w:rsidR="00382A08" w:rsidRPr="0067564C" w:rsidRDefault="00382A08" w:rsidP="00382A08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+++++++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069D0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2061" w:type="dxa"/>
          </w:tcPr>
          <w:p w14:paraId="13F3A119" w14:textId="77777777" w:rsidR="00382A08" w:rsidRPr="0067564C" w:rsidRDefault="00382A08" w:rsidP="00382A08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&lt;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04780238" w14:textId="77777777" w:rsidR="00382A08" w:rsidRPr="0067564C" w:rsidRDefault="00382A08" w:rsidP="00382A08">
            <w:pPr>
              <w:spacing w:before="11" w:line="260" w:lineRule="exact"/>
              <w:rPr>
                <w:rFonts w:ascii="Verdana" w:hAnsi="Verdana"/>
                <w:sz w:val="14"/>
                <w:szCs w:val="14"/>
              </w:rPr>
            </w:pP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D069D0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14:paraId="0AF9D26C" w14:textId="77777777" w:rsidR="00382A08" w:rsidRPr="0067564C" w:rsidRDefault="00382A08" w:rsidP="00382A08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2D0A35EE" w14:textId="77777777" w:rsidR="00382A08" w:rsidRDefault="00382A08" w:rsidP="00382A08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7BC3A3E1" w14:textId="77777777" w:rsidR="00382A08" w:rsidRPr="00D069D0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069D0">
              <w:rPr>
                <w:rFonts w:ascii="Verdana" w:hAnsi="Verdana" w:cs="Arial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pec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>n</w:t>
            </w:r>
          </w:p>
          <w:p w14:paraId="1B72E654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gramStart"/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D069D0">
              <w:rPr>
                <w:rFonts w:ascii="Verdana" w:hAnsi="Verdana" w:cs="Arial"/>
                <w:sz w:val="16"/>
                <w:szCs w:val="16"/>
              </w:rPr>
              <w:t>l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z w:val="16"/>
                <w:szCs w:val="16"/>
              </w:rPr>
              <w:t>d</w:t>
            </w:r>
            <w:proofErr w:type="gramEnd"/>
            <w:r w:rsidRPr="00D069D0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under</w:t>
            </w:r>
            <w:r w:rsidRPr="00D069D0">
              <w:rPr>
                <w:rFonts w:ascii="Verdana" w:hAnsi="Verdana" w:cs="Arial"/>
                <w:sz w:val="16"/>
                <w:szCs w:val="16"/>
              </w:rPr>
              <w:t>l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z w:val="16"/>
                <w:szCs w:val="16"/>
              </w:rPr>
              <w:t>g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21FAD419" w14:textId="77777777" w:rsidR="00382A08" w:rsidRPr="00D069D0" w:rsidRDefault="00382A08" w:rsidP="00382A08">
            <w:pPr>
              <w:spacing w:before="86"/>
              <w:ind w:left="98" w:right="-20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/>
                <w:sz w:val="16"/>
                <w:szCs w:val="16"/>
              </w:rPr>
              <w:t>The card number used in the credit transaction is provided if available</w:t>
            </w:r>
          </w:p>
          <w:p w14:paraId="2EA783AC" w14:textId="77777777" w:rsidR="00382A08" w:rsidRPr="00D069D0" w:rsidRDefault="00382A08" w:rsidP="00382A08">
            <w:pPr>
              <w:spacing w:before="86"/>
              <w:ind w:left="98" w:right="-20"/>
              <w:rPr>
                <w:rFonts w:ascii="Verdana" w:hAnsi="Verdana" w:cs="Arial"/>
                <w:sz w:val="16"/>
                <w:szCs w:val="16"/>
              </w:rPr>
            </w:pPr>
          </w:p>
          <w:p w14:paraId="6B7326FD" w14:textId="77777777" w:rsidR="00382A08" w:rsidRPr="00F909DB" w:rsidRDefault="00382A08" w:rsidP="00382A08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382A08" w:rsidRPr="0067564C" w14:paraId="36FC49C8" w14:textId="77777777" w:rsidTr="003A49A0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411A17E1" w14:textId="77777777" w:rsidR="00382A08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14:paraId="2112DC05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2.136</w:t>
            </w:r>
          </w:p>
        </w:tc>
        <w:tc>
          <w:tcPr>
            <w:tcW w:w="574" w:type="dxa"/>
          </w:tcPr>
          <w:p w14:paraId="6B8F7804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79FC273D" w14:textId="77777777" w:rsidR="00382A08" w:rsidRDefault="00382A08" w:rsidP="00382A08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</w:p>
          <w:p w14:paraId="597A3DAE" w14:textId="77777777" w:rsidR="00382A08" w:rsidRPr="0067564C" w:rsidRDefault="00382A08" w:rsidP="00382A08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2061" w:type="dxa"/>
          </w:tcPr>
          <w:p w14:paraId="419D130E" w14:textId="77777777" w:rsidR="00382A08" w:rsidRDefault="00382A08" w:rsidP="00382A08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</w:p>
          <w:p w14:paraId="41F0C791" w14:textId="77777777" w:rsidR="00382A08" w:rsidRPr="0067564C" w:rsidRDefault="00382A08" w:rsidP="00382A08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4D24EA74" w14:textId="77777777" w:rsidR="00382A08" w:rsidRDefault="00382A08" w:rsidP="00382A08">
            <w:pPr>
              <w:ind w:left="90" w:right="-20"/>
              <w:rPr>
                <w:rFonts w:ascii="Verdana" w:hAnsi="Verdana" w:cs="Arial"/>
                <w:spacing w:val="1"/>
                <w:sz w:val="14"/>
                <w:szCs w:val="14"/>
              </w:rPr>
            </w:pPr>
          </w:p>
          <w:p w14:paraId="1C4349BF" w14:textId="77777777" w:rsidR="00382A08" w:rsidRPr="0067564C" w:rsidRDefault="00382A08" w:rsidP="00382A08">
            <w:pPr>
              <w:ind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5C70E38D" w14:textId="77777777" w:rsidR="00382A08" w:rsidRDefault="00382A08" w:rsidP="00382A08">
            <w:pPr>
              <w:ind w:left="89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71D676C8" w14:textId="77777777" w:rsidR="00382A08" w:rsidRPr="0067564C" w:rsidRDefault="00382A08" w:rsidP="00382A08">
            <w:pPr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4B97B956" w14:textId="77777777" w:rsidR="00382A08" w:rsidRDefault="00382A08" w:rsidP="00382A08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14:paraId="16ADFAA0" w14:textId="77777777" w:rsidR="00382A08" w:rsidRPr="0067564C" w:rsidRDefault="00382A08" w:rsidP="00382A08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67564C">
              <w:rPr>
                <w:rFonts w:ascii="Verdana" w:hAnsi="Verdana" w:cs="Arial"/>
                <w:sz w:val="16"/>
                <w:szCs w:val="16"/>
                <w:lang w:val="en-GB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2B74928F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prov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ils 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ount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322747E6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ls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  <w:p w14:paraId="27FE1521" w14:textId="77777777" w:rsidR="00382A08" w:rsidRPr="0067564C" w:rsidRDefault="00382A08" w:rsidP="00382A08">
            <w:pPr>
              <w:spacing w:before="1"/>
              <w:ind w:right="92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67564C">
              <w:rPr>
                <w:rFonts w:ascii="Verdana" w:hAnsi="Verdana" w:cs="Arial"/>
                <w:sz w:val="16"/>
                <w:szCs w:val="16"/>
              </w:rPr>
              <w:t>in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ve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ils 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eve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ng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le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tc</w:t>
            </w:r>
            <w:r w:rsidRPr="0067564C">
              <w:rPr>
                <w:rFonts w:ascii="Verdana" w:hAnsi="Verdana" w:cs="Arial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boo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k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g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. 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purpo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/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i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repea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onDe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proofErr w:type="spellEnd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/</w:t>
            </w:r>
            <w:r w:rsidRPr="0067564C">
              <w:rPr>
                <w:rFonts w:ascii="Verdana" w:hAnsi="Verdana" w:cs="Arial"/>
                <w:sz w:val="16"/>
                <w:szCs w:val="16"/>
              </w:rPr>
              <w:t>A</w:t>
            </w:r>
          </w:p>
          <w:p w14:paraId="597D4CE8" w14:textId="77777777" w:rsidR="00382A08" w:rsidRPr="0067564C" w:rsidRDefault="00382A08" w:rsidP="00382A0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proofErr w:type="spellEnd"/>
            <w:proofErr w:type="gramEnd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/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ctionAmount</w:t>
            </w:r>
            <w:proofErr w:type="spellEnd"/>
          </w:p>
        </w:tc>
      </w:tr>
      <w:tr w:rsidR="00382A08" w:rsidRPr="0067564C" w14:paraId="4180E221" w14:textId="77777777" w:rsidTr="003A49A0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07A74DE9" w14:textId="77777777" w:rsidR="00382A08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3864855D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035D1096" w14:textId="77777777" w:rsidR="00382A08" w:rsidRDefault="00382A08" w:rsidP="00382A08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</w:t>
            </w:r>
            <w:r w:rsidRPr="00D069D0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+</w:t>
            </w: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InstructedAmount</w:t>
            </w:r>
            <w:proofErr w:type="spellEnd"/>
          </w:p>
        </w:tc>
        <w:tc>
          <w:tcPr>
            <w:tcW w:w="2061" w:type="dxa"/>
          </w:tcPr>
          <w:p w14:paraId="24520F21" w14:textId="77777777" w:rsidR="00382A08" w:rsidRDefault="00382A08" w:rsidP="00382A08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InstdAmt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7B1B2726" w14:textId="77777777" w:rsidR="00382A08" w:rsidRPr="00D74E52" w:rsidRDefault="00382A08" w:rsidP="00382A08">
            <w:pPr>
              <w:ind w:left="90" w:right="-20"/>
              <w:rPr>
                <w:rFonts w:ascii="Verdana" w:hAnsi="Verdana" w:cs="Arial"/>
                <w:spacing w:val="1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4"/>
                <w:szCs w:val="14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5BB9C58E" w14:textId="77777777" w:rsidR="00382A08" w:rsidRDefault="00382A08" w:rsidP="00382A08">
            <w:pPr>
              <w:ind w:left="89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00DCB008" w14:textId="77777777" w:rsidR="00382A08" w:rsidRDefault="00382A08" w:rsidP="00382A08">
            <w:pPr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2D59D569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Identifies the amount of money to be</w:t>
            </w:r>
          </w:p>
          <w:p w14:paraId="6A5CE0F4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moved between the debtor and creditor,</w:t>
            </w: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before deduction expressed in the</w:t>
            </w:r>
          </w:p>
          <w:p w14:paraId="082EE4BF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currency as ordered by the initiating</w:t>
            </w: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party and provides currency exchange</w:t>
            </w:r>
          </w:p>
          <w:p w14:paraId="0A0A24FE" w14:textId="77777777" w:rsidR="00382A08" w:rsidRPr="0067564C" w:rsidRDefault="00382A08" w:rsidP="002C6077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info</w:t>
            </w:r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instructed amount and/or currency</w:t>
            </w: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is/are different from the entry amount</w:t>
            </w: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and/or currency.</w:t>
            </w:r>
          </w:p>
        </w:tc>
        <w:tc>
          <w:tcPr>
            <w:tcW w:w="1843" w:type="dxa"/>
          </w:tcPr>
          <w:p w14:paraId="4239E131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3A69963B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086FD0DA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44ABEBE6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1285B2F2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Amount</w:t>
            </w:r>
            <w:proofErr w:type="spellEnd"/>
          </w:p>
        </w:tc>
        <w:tc>
          <w:tcPr>
            <w:tcW w:w="2061" w:type="dxa"/>
          </w:tcPr>
          <w:p w14:paraId="2E2E9FF8" w14:textId="77777777" w:rsidR="00382A08" w:rsidRPr="0067564C" w:rsidRDefault="00382A08" w:rsidP="00382A08">
            <w:pPr>
              <w:spacing w:line="179" w:lineRule="exact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&lt;Amt&gt;</w:t>
            </w:r>
          </w:p>
        </w:tc>
        <w:tc>
          <w:tcPr>
            <w:tcW w:w="742" w:type="dxa"/>
          </w:tcPr>
          <w:p w14:paraId="4DBBAD75" w14:textId="77777777" w:rsidR="00382A08" w:rsidRPr="00D74E52" w:rsidRDefault="00382A08" w:rsidP="00382A08">
            <w:pPr>
              <w:spacing w:line="179" w:lineRule="exact"/>
              <w:ind w:left="91" w:right="-20"/>
              <w:rPr>
                <w:rFonts w:ascii="Verdana" w:hAnsi="Verdana" w:cs="Arial"/>
                <w:spacing w:val="1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4"/>
                <w:szCs w:val="14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33FA3C78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CurrencyAndAmo</w:t>
            </w:r>
            <w:proofErr w:type="spellEnd"/>
          </w:p>
          <w:p w14:paraId="21EE8EB4" w14:textId="77777777" w:rsidR="00382A08" w:rsidRPr="0067564C" w:rsidRDefault="00382A08" w:rsidP="00382A08">
            <w:pPr>
              <w:spacing w:line="179" w:lineRule="exact"/>
              <w:ind w:left="91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spellStart"/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unt</w:t>
            </w:r>
            <w:proofErr w:type="spellEnd"/>
            <w:proofErr w:type="gramEnd"/>
          </w:p>
        </w:tc>
        <w:tc>
          <w:tcPr>
            <w:tcW w:w="1276" w:type="dxa"/>
          </w:tcPr>
          <w:p w14:paraId="57E55154" w14:textId="77777777" w:rsidR="00382A08" w:rsidRPr="0067564C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136DD75D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Amount of money to be moved between</w:t>
            </w: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the debtor and creditor, before deduction</w:t>
            </w: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of charges, expressed in the currency as</w:t>
            </w:r>
          </w:p>
          <w:p w14:paraId="77EBC813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ordered</w:t>
            </w:r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by the initiating party.</w:t>
            </w:r>
          </w:p>
        </w:tc>
        <w:tc>
          <w:tcPr>
            <w:tcW w:w="1843" w:type="dxa"/>
          </w:tcPr>
          <w:p w14:paraId="2B677112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420BC32D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7FB53557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65CC37A0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667EDA0D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CurrencyExchange</w:t>
            </w:r>
            <w:proofErr w:type="spellEnd"/>
          </w:p>
        </w:tc>
        <w:tc>
          <w:tcPr>
            <w:tcW w:w="2061" w:type="dxa"/>
          </w:tcPr>
          <w:p w14:paraId="2B801843" w14:textId="77777777" w:rsidR="00382A08" w:rsidRPr="0067564C" w:rsidRDefault="00382A08" w:rsidP="00382A08">
            <w:pPr>
              <w:spacing w:line="179" w:lineRule="exact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CcyXchg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6C2F9FA0" w14:textId="77777777" w:rsidR="00382A08" w:rsidRPr="00D74E52" w:rsidRDefault="00382A08" w:rsidP="00382A08">
            <w:pPr>
              <w:spacing w:line="179" w:lineRule="exact"/>
              <w:ind w:left="91" w:right="-20"/>
              <w:rPr>
                <w:rFonts w:ascii="Verdana" w:hAnsi="Verdana" w:cs="Arial"/>
                <w:spacing w:val="1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4"/>
                <w:szCs w:val="14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7A0B9C6E" w14:textId="77777777" w:rsidR="00382A08" w:rsidRPr="0067564C" w:rsidRDefault="00382A08" w:rsidP="00382A08">
            <w:pPr>
              <w:spacing w:line="179" w:lineRule="exact"/>
              <w:ind w:left="91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2A7D29F7" w14:textId="77777777" w:rsidR="00382A08" w:rsidRPr="0067564C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1EBFA1E7" w14:textId="77777777" w:rsidR="00382A08" w:rsidRPr="0067564C" w:rsidRDefault="00382A08" w:rsidP="002C6077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2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Reports on currency exchange</w:t>
            </w: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information.</w:t>
            </w:r>
          </w:p>
        </w:tc>
        <w:tc>
          <w:tcPr>
            <w:tcW w:w="1843" w:type="dxa"/>
          </w:tcPr>
          <w:p w14:paraId="38B2E519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76BFAFFA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584B800B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637C1902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2AD85AF6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SourceCurrency</w:t>
            </w:r>
            <w:proofErr w:type="spellEnd"/>
          </w:p>
        </w:tc>
        <w:tc>
          <w:tcPr>
            <w:tcW w:w="2061" w:type="dxa"/>
          </w:tcPr>
          <w:p w14:paraId="49266529" w14:textId="77777777" w:rsidR="00382A08" w:rsidRPr="0067564C" w:rsidRDefault="00382A08" w:rsidP="00382A08">
            <w:pPr>
              <w:spacing w:line="179" w:lineRule="exact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SrcCcy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6103AEE8" w14:textId="77777777" w:rsidR="00382A08" w:rsidRPr="00D74E52" w:rsidRDefault="00382A08" w:rsidP="00382A08">
            <w:pPr>
              <w:spacing w:line="179" w:lineRule="exact"/>
              <w:ind w:left="91" w:right="-20"/>
              <w:rPr>
                <w:rFonts w:ascii="Verdana" w:hAnsi="Verdana" w:cs="Arial"/>
                <w:spacing w:val="1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4"/>
                <w:szCs w:val="14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6559F264" w14:textId="77777777" w:rsidR="00382A08" w:rsidRPr="0067564C" w:rsidRDefault="00382A08" w:rsidP="00382A08">
            <w:pPr>
              <w:spacing w:line="179" w:lineRule="exact"/>
              <w:ind w:left="91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CurrencyCode</w:t>
            </w:r>
            <w:proofErr w:type="spellEnd"/>
          </w:p>
        </w:tc>
        <w:tc>
          <w:tcPr>
            <w:tcW w:w="1276" w:type="dxa"/>
          </w:tcPr>
          <w:p w14:paraId="46B4C6B0" w14:textId="77777777" w:rsidR="00382A08" w:rsidRPr="0067564C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2037180B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Currency of the amount to be converted</w:t>
            </w:r>
          </w:p>
          <w:p w14:paraId="7CA22A1F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in</w:t>
            </w:r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 a 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currency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 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conversion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.</w:t>
            </w:r>
          </w:p>
        </w:tc>
        <w:tc>
          <w:tcPr>
            <w:tcW w:w="1843" w:type="dxa"/>
          </w:tcPr>
          <w:p w14:paraId="7436D614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7BC24D4E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32CF0D9F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4C4A53B8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5A7A9435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TargetCurrency</w:t>
            </w:r>
            <w:proofErr w:type="spellEnd"/>
          </w:p>
        </w:tc>
        <w:tc>
          <w:tcPr>
            <w:tcW w:w="2061" w:type="dxa"/>
          </w:tcPr>
          <w:p w14:paraId="2B949158" w14:textId="77777777" w:rsidR="00382A08" w:rsidRPr="0067564C" w:rsidRDefault="00382A08" w:rsidP="00382A08">
            <w:pPr>
              <w:spacing w:line="179" w:lineRule="exact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TrgtCcy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7D989982" w14:textId="77777777" w:rsidR="00382A08" w:rsidRPr="00D74E52" w:rsidRDefault="00382A08" w:rsidP="00382A08">
            <w:pPr>
              <w:spacing w:line="179" w:lineRule="exact"/>
              <w:ind w:left="91" w:right="-20"/>
              <w:rPr>
                <w:rFonts w:ascii="Verdana" w:hAnsi="Verdana" w:cs="Arial"/>
                <w:spacing w:val="1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4"/>
                <w:szCs w:val="14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62460770" w14:textId="77777777" w:rsidR="00382A08" w:rsidRPr="0067564C" w:rsidRDefault="00382A08" w:rsidP="00382A08">
            <w:pPr>
              <w:spacing w:line="179" w:lineRule="exact"/>
              <w:ind w:left="91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CurrencyCode</w:t>
            </w:r>
            <w:proofErr w:type="spellEnd"/>
          </w:p>
        </w:tc>
        <w:tc>
          <w:tcPr>
            <w:tcW w:w="1276" w:type="dxa"/>
          </w:tcPr>
          <w:p w14:paraId="33982D3A" w14:textId="77777777" w:rsidR="00382A08" w:rsidRPr="0067564C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700BE63B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Currency into which an amount is to be</w:t>
            </w:r>
          </w:p>
          <w:p w14:paraId="138C4F4F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converted</w:t>
            </w:r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in a currency conversion.</w:t>
            </w:r>
          </w:p>
        </w:tc>
        <w:tc>
          <w:tcPr>
            <w:tcW w:w="1843" w:type="dxa"/>
          </w:tcPr>
          <w:p w14:paraId="08CB5681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27A7DABB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681C9D3F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2CC97A17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485D9607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ExchangeRate</w:t>
            </w:r>
            <w:proofErr w:type="spellEnd"/>
          </w:p>
        </w:tc>
        <w:tc>
          <w:tcPr>
            <w:tcW w:w="2061" w:type="dxa"/>
          </w:tcPr>
          <w:p w14:paraId="495163EF" w14:textId="77777777" w:rsidR="00382A08" w:rsidRPr="0067564C" w:rsidRDefault="00382A08" w:rsidP="00382A08">
            <w:pPr>
              <w:spacing w:line="179" w:lineRule="exact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XchgRate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5273960C" w14:textId="77777777" w:rsidR="00382A08" w:rsidRPr="00D74E52" w:rsidRDefault="00382A08" w:rsidP="00382A08">
            <w:pPr>
              <w:spacing w:line="179" w:lineRule="exact"/>
              <w:ind w:left="91" w:right="-20"/>
              <w:rPr>
                <w:rFonts w:ascii="Verdana" w:hAnsi="Verdana" w:cs="Arial"/>
                <w:spacing w:val="1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4"/>
                <w:szCs w:val="14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37503C7A" w14:textId="77777777" w:rsidR="00382A08" w:rsidRPr="0067564C" w:rsidRDefault="00382A08" w:rsidP="00382A08">
            <w:pPr>
              <w:spacing w:line="179" w:lineRule="exact"/>
              <w:ind w:left="91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BaseOneRate</w:t>
            </w:r>
            <w:proofErr w:type="spellEnd"/>
          </w:p>
        </w:tc>
        <w:tc>
          <w:tcPr>
            <w:tcW w:w="1276" w:type="dxa"/>
          </w:tcPr>
          <w:p w14:paraId="1C2CE04D" w14:textId="77777777" w:rsidR="00382A08" w:rsidRPr="0067564C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00A5A47F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amount</w:t>
            </w:r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from one currency into another.</w:t>
            </w:r>
          </w:p>
          <w:p w14:paraId="6DA44A4A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This reflects the price at which one</w:t>
            </w:r>
          </w:p>
          <w:p w14:paraId="52C2F4E4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currency was bought with another</w:t>
            </w:r>
          </w:p>
          <w:p w14:paraId="1C39A586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currency</w:t>
            </w:r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.</w:t>
            </w:r>
          </w:p>
        </w:tc>
        <w:tc>
          <w:tcPr>
            <w:tcW w:w="1843" w:type="dxa"/>
          </w:tcPr>
          <w:p w14:paraId="6A8FBF39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77078D1F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6D7EF66C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3AC079CE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050DB552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2061" w:type="dxa"/>
          </w:tcPr>
          <w:p w14:paraId="79F1CA53" w14:textId="77777777" w:rsidR="00382A08" w:rsidRPr="0067564C" w:rsidRDefault="00382A08" w:rsidP="00382A08">
            <w:pPr>
              <w:spacing w:line="179" w:lineRule="exact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4BEBD38E" w14:textId="77777777" w:rsidR="00382A08" w:rsidRPr="0067564C" w:rsidRDefault="00382A08" w:rsidP="00382A08">
            <w:pPr>
              <w:spacing w:line="179" w:lineRule="exact"/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311FBCBD" w14:textId="77777777" w:rsidR="00382A08" w:rsidRPr="0067564C" w:rsidRDefault="00382A08" w:rsidP="00382A08">
            <w:pPr>
              <w:spacing w:line="179" w:lineRule="exact"/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29986372" w14:textId="16762890" w:rsidR="00382A08" w:rsidRPr="0067564C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562BDC83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under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g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6BB76E18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0AB3C53C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77BDC895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46C4F2BE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0CA12B2F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1E025A7B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+++++++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2061" w:type="dxa"/>
          </w:tcPr>
          <w:p w14:paraId="5B55E132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08AD2411" w14:textId="77777777" w:rsidR="00382A08" w:rsidRPr="0067564C" w:rsidRDefault="00382A08" w:rsidP="00382A08">
            <w:pPr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754D5F0A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</w:p>
          <w:p w14:paraId="3443EBAF" w14:textId="77777777" w:rsidR="00382A08" w:rsidRPr="0067564C" w:rsidRDefault="00382A08" w:rsidP="00382A08">
            <w:pPr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2CB56587" w14:textId="77777777" w:rsidR="00382A08" w:rsidRPr="0067564C" w:rsidRDefault="00382A08" w:rsidP="00382A08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proofErr w:type="spellEnd"/>
          </w:p>
          <w:p w14:paraId="4604B46C" w14:textId="77777777" w:rsidR="00382A08" w:rsidRPr="0067564C" w:rsidRDefault="00382A08" w:rsidP="00382A08">
            <w:pPr>
              <w:spacing w:before="1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276" w:type="dxa"/>
          </w:tcPr>
          <w:p w14:paraId="3D8A7EE8" w14:textId="4BE10BCF" w:rsidR="00382A08" w:rsidRPr="0067564C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053364CC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ove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bet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gram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r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urren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ordere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par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1FAEA9C6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0F633BEF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2DA23A08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43991754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6320C3DC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CurrencyExchange</w:t>
            </w:r>
            <w:proofErr w:type="spellEnd"/>
          </w:p>
        </w:tc>
        <w:tc>
          <w:tcPr>
            <w:tcW w:w="2061" w:type="dxa"/>
          </w:tcPr>
          <w:p w14:paraId="7B06C0A9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CcyXchg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4D1A0942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7AE1F82C" w14:textId="77777777" w:rsidR="00382A08" w:rsidRPr="0067564C" w:rsidRDefault="00382A08" w:rsidP="00382A08">
            <w:pPr>
              <w:spacing w:line="179" w:lineRule="exact"/>
              <w:ind w:left="98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49FAAFF6" w14:textId="77777777" w:rsidR="00382A08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313D5380" w14:textId="77777777" w:rsidR="00382A08" w:rsidRPr="0067564C" w:rsidRDefault="00382A08" w:rsidP="002C6077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2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Reports on currency exchange</w:t>
            </w: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information.</w:t>
            </w:r>
          </w:p>
        </w:tc>
        <w:tc>
          <w:tcPr>
            <w:tcW w:w="1843" w:type="dxa"/>
          </w:tcPr>
          <w:p w14:paraId="18B914E4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20A181BE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6CFEEFC7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574" w:type="dxa"/>
          </w:tcPr>
          <w:p w14:paraId="0B4188BA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</w:p>
        </w:tc>
        <w:tc>
          <w:tcPr>
            <w:tcW w:w="3513" w:type="dxa"/>
            <w:shd w:val="clear" w:color="auto" w:fill="auto"/>
          </w:tcPr>
          <w:p w14:paraId="6C26FC8B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SourceCurrency</w:t>
            </w:r>
            <w:proofErr w:type="spellEnd"/>
          </w:p>
        </w:tc>
        <w:tc>
          <w:tcPr>
            <w:tcW w:w="2061" w:type="dxa"/>
          </w:tcPr>
          <w:p w14:paraId="2EB34A72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SrcCcy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2F3BCB43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23F186A2" w14:textId="77777777" w:rsidR="00382A08" w:rsidRPr="0067564C" w:rsidRDefault="00382A08" w:rsidP="00382A08">
            <w:pPr>
              <w:spacing w:line="179" w:lineRule="exact"/>
              <w:ind w:left="98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CurrencyCode</w:t>
            </w:r>
            <w:proofErr w:type="spellEnd"/>
          </w:p>
        </w:tc>
        <w:tc>
          <w:tcPr>
            <w:tcW w:w="1276" w:type="dxa"/>
          </w:tcPr>
          <w:p w14:paraId="03C6BEA9" w14:textId="77777777" w:rsidR="00382A08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7A8D09A5" w14:textId="77777777" w:rsidR="00382A08" w:rsidRPr="0067564C" w:rsidRDefault="00382A08" w:rsidP="002C6077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2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Currency of the amount to </w:t>
            </w:r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be converted</w:t>
            </w:r>
            <w:proofErr w:type="gramEnd"/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in a currency conversion.</w:t>
            </w:r>
          </w:p>
        </w:tc>
        <w:tc>
          <w:tcPr>
            <w:tcW w:w="1843" w:type="dxa"/>
          </w:tcPr>
          <w:p w14:paraId="0FB7FE3F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1ACAF761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6EFB1B1B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574" w:type="dxa"/>
          </w:tcPr>
          <w:p w14:paraId="324BC6C8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</w:p>
        </w:tc>
        <w:tc>
          <w:tcPr>
            <w:tcW w:w="3513" w:type="dxa"/>
            <w:shd w:val="clear" w:color="auto" w:fill="auto"/>
          </w:tcPr>
          <w:p w14:paraId="2015B6C2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TargetCurrency</w:t>
            </w:r>
            <w:proofErr w:type="spellEnd"/>
          </w:p>
        </w:tc>
        <w:tc>
          <w:tcPr>
            <w:tcW w:w="2061" w:type="dxa"/>
          </w:tcPr>
          <w:p w14:paraId="7C10EA9E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TrgtCcy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3005ADCE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64E97BCB" w14:textId="77777777" w:rsidR="00382A08" w:rsidRPr="0067564C" w:rsidRDefault="00382A08" w:rsidP="00382A08">
            <w:pPr>
              <w:spacing w:line="179" w:lineRule="exact"/>
              <w:ind w:left="98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CurrencyCode</w:t>
            </w:r>
            <w:proofErr w:type="spellEnd"/>
          </w:p>
        </w:tc>
        <w:tc>
          <w:tcPr>
            <w:tcW w:w="1276" w:type="dxa"/>
          </w:tcPr>
          <w:p w14:paraId="6C3F1148" w14:textId="77777777" w:rsidR="00382A08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4A86DEA2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Currency into which an amount is to be</w:t>
            </w:r>
          </w:p>
          <w:p w14:paraId="3317C0D9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converted</w:t>
            </w:r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in a currency conversion.</w:t>
            </w:r>
          </w:p>
        </w:tc>
        <w:tc>
          <w:tcPr>
            <w:tcW w:w="1843" w:type="dxa"/>
          </w:tcPr>
          <w:p w14:paraId="314E1010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1B335E0B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7780F53D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574" w:type="dxa"/>
          </w:tcPr>
          <w:p w14:paraId="294D1D6C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</w:p>
        </w:tc>
        <w:tc>
          <w:tcPr>
            <w:tcW w:w="3513" w:type="dxa"/>
            <w:shd w:val="clear" w:color="auto" w:fill="auto"/>
          </w:tcPr>
          <w:p w14:paraId="0E6E803E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ExchangeRate</w:t>
            </w:r>
            <w:proofErr w:type="spellEnd"/>
          </w:p>
        </w:tc>
        <w:tc>
          <w:tcPr>
            <w:tcW w:w="2061" w:type="dxa"/>
          </w:tcPr>
          <w:p w14:paraId="403A935B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XchgRate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2233D2D1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392B5DB7" w14:textId="77777777" w:rsidR="00382A08" w:rsidRPr="0067564C" w:rsidRDefault="00382A08" w:rsidP="00382A08">
            <w:pPr>
              <w:spacing w:line="179" w:lineRule="exact"/>
              <w:ind w:left="98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BaseOneRate</w:t>
            </w:r>
            <w:proofErr w:type="spellEnd"/>
          </w:p>
        </w:tc>
        <w:tc>
          <w:tcPr>
            <w:tcW w:w="1276" w:type="dxa"/>
          </w:tcPr>
          <w:p w14:paraId="4FB6FB63" w14:textId="77777777" w:rsidR="00382A08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39D6F0DD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amount</w:t>
            </w:r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from one currency into another.</w:t>
            </w:r>
          </w:p>
          <w:p w14:paraId="05E31758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This reflects the price at which one</w:t>
            </w:r>
          </w:p>
          <w:p w14:paraId="74034243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currency was bought with another</w:t>
            </w:r>
          </w:p>
          <w:p w14:paraId="3C12067E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currency</w:t>
            </w:r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.</w:t>
            </w:r>
          </w:p>
        </w:tc>
        <w:tc>
          <w:tcPr>
            <w:tcW w:w="1843" w:type="dxa"/>
          </w:tcPr>
          <w:p w14:paraId="1A8FD6E2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</w:tr>
      <w:tr w:rsidR="00382A08" w:rsidRPr="0067564C" w14:paraId="6A0164D9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1CAB797B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796020F9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77DDE09F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CounterValueAmount</w:t>
            </w:r>
            <w:proofErr w:type="spellEnd"/>
          </w:p>
        </w:tc>
        <w:tc>
          <w:tcPr>
            <w:tcW w:w="2061" w:type="dxa"/>
          </w:tcPr>
          <w:p w14:paraId="15FF30D2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CntrValAmt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7A00A1E8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05503546" w14:textId="77777777" w:rsidR="00382A08" w:rsidRPr="0067564C" w:rsidRDefault="00382A08" w:rsidP="00382A08">
            <w:pPr>
              <w:spacing w:line="179" w:lineRule="exact"/>
              <w:ind w:left="98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711878CC" w14:textId="77777777" w:rsidR="00382A08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52DF170E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Identifies the 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countervalue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amount and</w:t>
            </w:r>
          </w:p>
          <w:p w14:paraId="5384521F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provides</w:t>
            </w:r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currency exchange information.</w:t>
            </w: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Either the counter amount quoted in an</w:t>
            </w: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FX deal, or the result of the currency</w:t>
            </w: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information applied to an instructed</w:t>
            </w:r>
          </w:p>
          <w:p w14:paraId="164F4788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amount</w:t>
            </w:r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, before deduction of charges.</w:t>
            </w:r>
          </w:p>
        </w:tc>
        <w:tc>
          <w:tcPr>
            <w:tcW w:w="1843" w:type="dxa"/>
          </w:tcPr>
          <w:p w14:paraId="7A77DED4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This is identical to equivalent</w:t>
            </w:r>
          </w:p>
          <w:p w14:paraId="63AC7495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amount</w:t>
            </w:r>
          </w:p>
        </w:tc>
      </w:tr>
      <w:tr w:rsidR="00382A08" w:rsidRPr="0067564C" w14:paraId="15CA819E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5286C82D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17BA3D0B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5EC4888A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Amount</w:t>
            </w:r>
            <w:proofErr w:type="spellEnd"/>
          </w:p>
        </w:tc>
        <w:tc>
          <w:tcPr>
            <w:tcW w:w="2061" w:type="dxa"/>
          </w:tcPr>
          <w:p w14:paraId="34B70328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&lt;Amt&gt;</w:t>
            </w:r>
          </w:p>
        </w:tc>
        <w:tc>
          <w:tcPr>
            <w:tcW w:w="742" w:type="dxa"/>
          </w:tcPr>
          <w:p w14:paraId="6C00D405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76D2B062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CurrencyAndAmo</w:t>
            </w:r>
            <w:proofErr w:type="spellEnd"/>
          </w:p>
          <w:p w14:paraId="0BC5A773" w14:textId="77777777" w:rsidR="00382A08" w:rsidRPr="0067564C" w:rsidRDefault="00382A08" w:rsidP="00382A08">
            <w:pPr>
              <w:spacing w:line="179" w:lineRule="exact"/>
              <w:ind w:left="98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spellStart"/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unt</w:t>
            </w:r>
            <w:proofErr w:type="spellEnd"/>
            <w:proofErr w:type="gramEnd"/>
          </w:p>
        </w:tc>
        <w:tc>
          <w:tcPr>
            <w:tcW w:w="1276" w:type="dxa"/>
          </w:tcPr>
          <w:p w14:paraId="38B5A664" w14:textId="77777777" w:rsidR="00382A08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2BBD2C56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Amount of money to be moved between</w:t>
            </w:r>
          </w:p>
          <w:p w14:paraId="135AA933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the debtor and creditor, before deduction</w:t>
            </w:r>
          </w:p>
          <w:p w14:paraId="1819C7B8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of charges, expressed in the currency as</w:t>
            </w:r>
          </w:p>
          <w:p w14:paraId="300FAE8B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ordered</w:t>
            </w:r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by the initiating party.</w:t>
            </w:r>
          </w:p>
        </w:tc>
        <w:tc>
          <w:tcPr>
            <w:tcW w:w="1843" w:type="dxa"/>
          </w:tcPr>
          <w:p w14:paraId="64A7D606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7B85D038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14DB5149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2.143</w:t>
            </w:r>
          </w:p>
        </w:tc>
        <w:tc>
          <w:tcPr>
            <w:tcW w:w="574" w:type="dxa"/>
          </w:tcPr>
          <w:p w14:paraId="3CCA0A8D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2E03A36F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BankTransactionCode</w:t>
            </w:r>
            <w:proofErr w:type="spellEnd"/>
          </w:p>
        </w:tc>
        <w:tc>
          <w:tcPr>
            <w:tcW w:w="2061" w:type="dxa"/>
          </w:tcPr>
          <w:p w14:paraId="5CA1957D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BkTxCd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3DF0D725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5B7A6E25" w14:textId="77777777" w:rsidR="00382A08" w:rsidRPr="0067564C" w:rsidRDefault="00382A08" w:rsidP="00382A08">
            <w:pPr>
              <w:spacing w:line="179" w:lineRule="exact"/>
              <w:ind w:left="98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02E07B21" w14:textId="77777777" w:rsidR="00382A08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78E053DD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Set of elements to fully identify the type</w:t>
            </w:r>
          </w:p>
          <w:p w14:paraId="50FE2BF0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of underlying transaction resulting in an</w:t>
            </w:r>
          </w:p>
          <w:p w14:paraId="41E88143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  <w:proofErr w:type="spellStart"/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entry</w:t>
            </w:r>
            <w:proofErr w:type="spellEnd"/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.</w:t>
            </w:r>
          </w:p>
        </w:tc>
        <w:tc>
          <w:tcPr>
            <w:tcW w:w="1843" w:type="dxa"/>
          </w:tcPr>
          <w:p w14:paraId="0FB3B079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7818EB44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5791F25F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2.144</w:t>
            </w:r>
          </w:p>
        </w:tc>
        <w:tc>
          <w:tcPr>
            <w:tcW w:w="574" w:type="dxa"/>
          </w:tcPr>
          <w:p w14:paraId="150C146F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0B78ABB6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++++++Domain</w:t>
            </w:r>
          </w:p>
        </w:tc>
        <w:tc>
          <w:tcPr>
            <w:tcW w:w="2061" w:type="dxa"/>
          </w:tcPr>
          <w:p w14:paraId="2F60203D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Domn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15C183B4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3BE64511" w14:textId="77777777" w:rsidR="00382A08" w:rsidRPr="0067564C" w:rsidRDefault="00382A08" w:rsidP="00382A08">
            <w:pPr>
              <w:spacing w:line="179" w:lineRule="exact"/>
              <w:ind w:left="98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0BF46B41" w14:textId="77777777" w:rsidR="00382A08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3AC35A6E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Specifies the domain, the family and the</w:t>
            </w:r>
          </w:p>
          <w:p w14:paraId="7371022D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sub-family of the bank transaction code,</w:t>
            </w:r>
          </w:p>
          <w:p w14:paraId="516D7ED8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in</w:t>
            </w:r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a structured 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andhierarchical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format.</w:t>
            </w:r>
          </w:p>
        </w:tc>
        <w:tc>
          <w:tcPr>
            <w:tcW w:w="1843" w:type="dxa"/>
          </w:tcPr>
          <w:p w14:paraId="70A8001A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5552E8A4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6F06796D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2.145</w:t>
            </w:r>
          </w:p>
        </w:tc>
        <w:tc>
          <w:tcPr>
            <w:tcW w:w="574" w:type="dxa"/>
          </w:tcPr>
          <w:p w14:paraId="666D2FD3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05D09AC8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+++++++Code</w:t>
            </w:r>
          </w:p>
        </w:tc>
        <w:tc>
          <w:tcPr>
            <w:tcW w:w="2061" w:type="dxa"/>
          </w:tcPr>
          <w:p w14:paraId="2ECE9810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&lt;Cd&gt;</w:t>
            </w:r>
          </w:p>
        </w:tc>
        <w:tc>
          <w:tcPr>
            <w:tcW w:w="742" w:type="dxa"/>
          </w:tcPr>
          <w:p w14:paraId="46AC7A80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61E44E6C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ExternalBankTra</w:t>
            </w:r>
            <w:proofErr w:type="spellEnd"/>
          </w:p>
          <w:p w14:paraId="0EA181D8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proofErr w:type="spellStart"/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nsactionDomainC</w:t>
            </w:r>
            <w:proofErr w:type="spellEnd"/>
            <w:proofErr w:type="gramEnd"/>
          </w:p>
          <w:p w14:paraId="64FEF191" w14:textId="77777777" w:rsidR="00382A08" w:rsidRPr="0067564C" w:rsidRDefault="00382A08" w:rsidP="002C6077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ode</w:t>
            </w:r>
            <w:proofErr w:type="gramEnd"/>
          </w:p>
        </w:tc>
        <w:tc>
          <w:tcPr>
            <w:tcW w:w="1276" w:type="dxa"/>
          </w:tcPr>
          <w:p w14:paraId="23862710" w14:textId="77777777" w:rsidR="00382A08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6C954D0D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Specifies the business area of the</w:t>
            </w:r>
          </w:p>
          <w:p w14:paraId="36B9ED6D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  <w:proofErr w:type="spellStart"/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underlying</w:t>
            </w:r>
            <w:proofErr w:type="spellEnd"/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 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transaction</w:t>
            </w:r>
            <w:proofErr w:type="spellEnd"/>
          </w:p>
        </w:tc>
        <w:tc>
          <w:tcPr>
            <w:tcW w:w="1843" w:type="dxa"/>
          </w:tcPr>
          <w:p w14:paraId="15D63243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022546FA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68B3AD2C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lastRenderedPageBreak/>
              <w:t>2.146</w:t>
            </w:r>
          </w:p>
        </w:tc>
        <w:tc>
          <w:tcPr>
            <w:tcW w:w="574" w:type="dxa"/>
          </w:tcPr>
          <w:p w14:paraId="500769C5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47717CEA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+++++++Family</w:t>
            </w:r>
          </w:p>
        </w:tc>
        <w:tc>
          <w:tcPr>
            <w:tcW w:w="2061" w:type="dxa"/>
          </w:tcPr>
          <w:p w14:paraId="67D1E862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Fmly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7ACCED76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22BEBD5B" w14:textId="77777777" w:rsidR="00382A08" w:rsidRPr="0067564C" w:rsidRDefault="00382A08" w:rsidP="00382A08">
            <w:pPr>
              <w:spacing w:line="179" w:lineRule="exact"/>
              <w:ind w:left="98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0A731EB5" w14:textId="77777777" w:rsidR="00382A08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7D6DC6A3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Specifies the family and the sub-family of</w:t>
            </w:r>
          </w:p>
          <w:p w14:paraId="776A66F4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the bank transaction code, within a</w:t>
            </w:r>
          </w:p>
          <w:p w14:paraId="47FC95B4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specific domain, in a structured and</w:t>
            </w:r>
          </w:p>
          <w:p w14:paraId="4007E5FE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  <w:proofErr w:type="spellStart"/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hierarchical</w:t>
            </w:r>
            <w:proofErr w:type="spellEnd"/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 format.</w:t>
            </w:r>
          </w:p>
        </w:tc>
        <w:tc>
          <w:tcPr>
            <w:tcW w:w="1843" w:type="dxa"/>
          </w:tcPr>
          <w:p w14:paraId="0A0F25AE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2361B5BE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6B209239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2.147</w:t>
            </w:r>
          </w:p>
        </w:tc>
        <w:tc>
          <w:tcPr>
            <w:tcW w:w="574" w:type="dxa"/>
          </w:tcPr>
          <w:p w14:paraId="5B9697C2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3B48D268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++++++++Code</w:t>
            </w:r>
          </w:p>
        </w:tc>
        <w:tc>
          <w:tcPr>
            <w:tcW w:w="2061" w:type="dxa"/>
          </w:tcPr>
          <w:p w14:paraId="73BCACF4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&lt;Cd&gt;</w:t>
            </w:r>
          </w:p>
        </w:tc>
        <w:tc>
          <w:tcPr>
            <w:tcW w:w="742" w:type="dxa"/>
          </w:tcPr>
          <w:p w14:paraId="2844104B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5631C644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ExternalBankTra</w:t>
            </w:r>
            <w:proofErr w:type="spellEnd"/>
          </w:p>
          <w:p w14:paraId="4E90014F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proofErr w:type="spellStart"/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nsactionFamilyCo</w:t>
            </w:r>
            <w:proofErr w:type="spellEnd"/>
            <w:proofErr w:type="gramEnd"/>
          </w:p>
          <w:p w14:paraId="058F0F0A" w14:textId="77777777" w:rsidR="00382A08" w:rsidRPr="0067564C" w:rsidRDefault="00382A08" w:rsidP="00382A08">
            <w:pPr>
              <w:spacing w:line="179" w:lineRule="exact"/>
              <w:ind w:left="98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de</w:t>
            </w:r>
            <w:proofErr w:type="gramEnd"/>
          </w:p>
        </w:tc>
        <w:tc>
          <w:tcPr>
            <w:tcW w:w="1276" w:type="dxa"/>
          </w:tcPr>
          <w:p w14:paraId="5C40B637" w14:textId="77777777" w:rsidR="00382A08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399B560A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Specifies the family within a domain. </w:t>
            </w:r>
          </w:p>
        </w:tc>
        <w:tc>
          <w:tcPr>
            <w:tcW w:w="1843" w:type="dxa"/>
          </w:tcPr>
          <w:p w14:paraId="1740935B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75D2C01B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76860FE3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2.148</w:t>
            </w:r>
          </w:p>
        </w:tc>
        <w:tc>
          <w:tcPr>
            <w:tcW w:w="574" w:type="dxa"/>
          </w:tcPr>
          <w:p w14:paraId="101C7DD1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30136244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SubFamilyCode</w:t>
            </w:r>
            <w:proofErr w:type="spellEnd"/>
          </w:p>
        </w:tc>
        <w:tc>
          <w:tcPr>
            <w:tcW w:w="2061" w:type="dxa"/>
          </w:tcPr>
          <w:p w14:paraId="72AD8C0A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SubFmlyCd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06E24476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31691AD7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ExternalBankTra</w:t>
            </w:r>
            <w:proofErr w:type="spellEnd"/>
          </w:p>
          <w:p w14:paraId="283777E2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proofErr w:type="spellStart"/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nsactionSubFamil</w:t>
            </w:r>
            <w:proofErr w:type="spellEnd"/>
            <w:proofErr w:type="gramEnd"/>
          </w:p>
          <w:p w14:paraId="72FEE168" w14:textId="77777777" w:rsidR="00382A08" w:rsidRPr="0067564C" w:rsidRDefault="00382A08" w:rsidP="00382A08">
            <w:pPr>
              <w:spacing w:line="179" w:lineRule="exact"/>
              <w:ind w:left="98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spellStart"/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yCode</w:t>
            </w:r>
            <w:proofErr w:type="spellEnd"/>
            <w:proofErr w:type="gramEnd"/>
          </w:p>
        </w:tc>
        <w:tc>
          <w:tcPr>
            <w:tcW w:w="1276" w:type="dxa"/>
          </w:tcPr>
          <w:p w14:paraId="371A377C" w14:textId="77777777" w:rsidR="00382A08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03CF6EAF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Specifies the sub-product family within a</w:t>
            </w: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specific </w:t>
            </w: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br/>
              <w:t>family</w:t>
            </w:r>
          </w:p>
        </w:tc>
        <w:tc>
          <w:tcPr>
            <w:tcW w:w="1843" w:type="dxa"/>
          </w:tcPr>
          <w:p w14:paraId="47D5F2DC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</w:p>
        </w:tc>
      </w:tr>
      <w:tr w:rsidR="00382A08" w:rsidRPr="0067564C" w14:paraId="726E0C9D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3120B203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2.149</w:t>
            </w:r>
          </w:p>
        </w:tc>
        <w:tc>
          <w:tcPr>
            <w:tcW w:w="574" w:type="dxa"/>
          </w:tcPr>
          <w:p w14:paraId="4E59EDA3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6AFE6A2B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Proprietary</w:t>
            </w:r>
            <w:proofErr w:type="spellEnd"/>
          </w:p>
        </w:tc>
        <w:tc>
          <w:tcPr>
            <w:tcW w:w="2061" w:type="dxa"/>
          </w:tcPr>
          <w:p w14:paraId="3D3BD94D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Prtry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3C0C252E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38FB371E" w14:textId="77777777" w:rsidR="00382A08" w:rsidRPr="0067564C" w:rsidRDefault="00382A08" w:rsidP="00382A08">
            <w:pPr>
              <w:spacing w:line="179" w:lineRule="exact"/>
              <w:ind w:left="98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187E58D6" w14:textId="77777777" w:rsidR="00382A08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4222C28A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Proprietary identification of the bank</w:t>
            </w:r>
          </w:p>
          <w:p w14:paraId="4A8DF5D5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transaction code, as defined by the</w:t>
            </w:r>
          </w:p>
          <w:p w14:paraId="431CD414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  <w:proofErr w:type="spellStart"/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issuer</w:t>
            </w:r>
            <w:proofErr w:type="spellEnd"/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.</w:t>
            </w:r>
          </w:p>
        </w:tc>
        <w:tc>
          <w:tcPr>
            <w:tcW w:w="1843" w:type="dxa"/>
          </w:tcPr>
          <w:p w14:paraId="4400EC17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4C06EF16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02E6D036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2.150</w:t>
            </w:r>
          </w:p>
        </w:tc>
        <w:tc>
          <w:tcPr>
            <w:tcW w:w="574" w:type="dxa"/>
          </w:tcPr>
          <w:p w14:paraId="6BCE4DC1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6489D069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+++++++Code</w:t>
            </w:r>
          </w:p>
        </w:tc>
        <w:tc>
          <w:tcPr>
            <w:tcW w:w="2061" w:type="dxa"/>
          </w:tcPr>
          <w:p w14:paraId="160D4143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&lt;Cd&gt;</w:t>
            </w:r>
          </w:p>
        </w:tc>
        <w:tc>
          <w:tcPr>
            <w:tcW w:w="742" w:type="dxa"/>
          </w:tcPr>
          <w:p w14:paraId="158D5726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6A54FBEF" w14:textId="77777777" w:rsidR="00382A08" w:rsidRPr="0067564C" w:rsidRDefault="00382A08" w:rsidP="00382A08">
            <w:pPr>
              <w:spacing w:line="179" w:lineRule="exact"/>
              <w:ind w:left="98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Max35Text</w:t>
            </w:r>
          </w:p>
        </w:tc>
        <w:tc>
          <w:tcPr>
            <w:tcW w:w="1276" w:type="dxa"/>
          </w:tcPr>
          <w:p w14:paraId="5951E354" w14:textId="77777777" w:rsidR="00382A08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proofErr w:type="spellStart"/>
            <w:r w:rsidRPr="00D069D0">
              <w:rPr>
                <w:rFonts w:ascii="Verdana" w:hAnsi="Verdana" w:cs="Arial"/>
                <w:sz w:val="16"/>
                <w:szCs w:val="16"/>
              </w:rPr>
              <w:t>Requried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358AEFBF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Proprietary bank transaction code to</w:t>
            </w:r>
          </w:p>
          <w:p w14:paraId="2E1C513F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identify</w:t>
            </w:r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the underlying transaction.</w:t>
            </w:r>
          </w:p>
        </w:tc>
        <w:tc>
          <w:tcPr>
            <w:tcW w:w="1843" w:type="dxa"/>
          </w:tcPr>
          <w:p w14:paraId="0F65B615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1E9BCB3B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410F0652" w14:textId="77777777" w:rsidR="00382A08" w:rsidRPr="0067564C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2.151</w:t>
            </w:r>
          </w:p>
        </w:tc>
        <w:tc>
          <w:tcPr>
            <w:tcW w:w="574" w:type="dxa"/>
          </w:tcPr>
          <w:p w14:paraId="78723DC5" w14:textId="77777777" w:rsidR="00382A08" w:rsidRPr="0067564C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51B8A16E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Issuer</w:t>
            </w:r>
            <w:proofErr w:type="spellEnd"/>
          </w:p>
        </w:tc>
        <w:tc>
          <w:tcPr>
            <w:tcW w:w="2061" w:type="dxa"/>
          </w:tcPr>
          <w:p w14:paraId="3315E456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Issr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69E575E1" w14:textId="77777777" w:rsidR="00382A08" w:rsidRPr="0067564C" w:rsidRDefault="00382A08" w:rsidP="00382A08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22E83340" w14:textId="77777777" w:rsidR="00382A08" w:rsidRPr="0067564C" w:rsidRDefault="00382A08" w:rsidP="00382A08">
            <w:pPr>
              <w:spacing w:line="179" w:lineRule="exact"/>
              <w:ind w:left="98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Max35Text</w:t>
            </w:r>
          </w:p>
        </w:tc>
        <w:tc>
          <w:tcPr>
            <w:tcW w:w="1276" w:type="dxa"/>
          </w:tcPr>
          <w:p w14:paraId="4102D10D" w14:textId="77777777" w:rsidR="00382A08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241ABF68" w14:textId="77777777" w:rsidR="00382A08" w:rsidRPr="00C514C8" w:rsidRDefault="00382A08" w:rsidP="00382A08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Identification of the issuer of the</w:t>
            </w:r>
          </w:p>
          <w:p w14:paraId="312DD0E6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  <w:proofErr w:type="spellStart"/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proprietary</w:t>
            </w:r>
            <w:proofErr w:type="spellEnd"/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 bank 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transaction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 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code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.</w:t>
            </w:r>
          </w:p>
        </w:tc>
        <w:tc>
          <w:tcPr>
            <w:tcW w:w="1843" w:type="dxa"/>
          </w:tcPr>
          <w:p w14:paraId="45B3D268" w14:textId="77777777" w:rsidR="00382A08" w:rsidRPr="0067564C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691BE9E3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59D05C0A" w14:textId="77777777" w:rsidR="00382A08" w:rsidRPr="00DB3DDB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2.179</w:t>
            </w:r>
          </w:p>
        </w:tc>
        <w:tc>
          <w:tcPr>
            <w:tcW w:w="574" w:type="dxa"/>
          </w:tcPr>
          <w:p w14:paraId="2967E205" w14:textId="77777777" w:rsidR="00382A08" w:rsidRPr="00DB3DDB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1156B35C" w14:textId="77777777" w:rsidR="00382A08" w:rsidRPr="00DB3DDB" w:rsidRDefault="00382A08" w:rsidP="00382A08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DB3DDB">
              <w:rPr>
                <w:rFonts w:ascii="Verdana" w:hAnsi="Verdana" w:cs="Arial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2061" w:type="dxa"/>
          </w:tcPr>
          <w:p w14:paraId="462B8638" w14:textId="77777777" w:rsidR="00382A08" w:rsidRPr="00DB3DDB" w:rsidRDefault="00382A08" w:rsidP="00382A08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DB3DDB">
              <w:rPr>
                <w:rFonts w:ascii="Verdana" w:hAnsi="Verdana" w:cs="Arial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0EC8FC39" w14:textId="77777777" w:rsidR="00382A08" w:rsidRPr="00DB3DDB" w:rsidRDefault="00382A08" w:rsidP="00382A08">
            <w:pPr>
              <w:spacing w:before="86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DB3DDB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DB3DDB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DB3DDB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DB3DDB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DB3DDB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4F80BD12" w14:textId="77777777" w:rsidR="00382A08" w:rsidRPr="00DB3DDB" w:rsidRDefault="00382A08" w:rsidP="00382A08">
            <w:pPr>
              <w:spacing w:before="86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18E23561" w14:textId="77777777" w:rsidR="00382A08" w:rsidRPr="00DB3DDB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39269BE9" w14:textId="77777777" w:rsidR="00382A08" w:rsidRPr="00DB3DDB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z w:val="16"/>
                <w:szCs w:val="16"/>
              </w:rPr>
              <w:t>f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DB3DDB">
              <w:rPr>
                <w:rFonts w:ascii="Verdana" w:hAnsi="Verdana" w:cs="Arial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z w:val="16"/>
                <w:szCs w:val="16"/>
              </w:rPr>
              <w:t>g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pa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DB3DDB">
              <w:rPr>
                <w:rFonts w:ascii="Verdana" w:hAnsi="Verdana" w:cs="Arial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z w:val="16"/>
                <w:szCs w:val="16"/>
              </w:rPr>
              <w:t>d</w:t>
            </w:r>
          </w:p>
          <w:p w14:paraId="19381309" w14:textId="77777777" w:rsidR="00382A08" w:rsidRPr="00DB3DDB" w:rsidRDefault="00382A08" w:rsidP="00382A08">
            <w:pPr>
              <w:spacing w:before="1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o</w:t>
            </w:r>
            <w:proofErr w:type="gramEnd"/>
            <w:r w:rsidRPr="00DB3DDB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B3DDB">
              <w:rPr>
                <w:rFonts w:ascii="Verdana" w:hAnsi="Verdana" w:cs="Arial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under</w:t>
            </w:r>
            <w:r w:rsidRPr="00DB3DDB">
              <w:rPr>
                <w:rFonts w:ascii="Verdana" w:hAnsi="Verdana" w:cs="Arial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DB3DDB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173F0E7F" w14:textId="77777777" w:rsidR="00382A08" w:rsidRPr="00DB3DDB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07749686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6EE89BCE" w14:textId="77777777" w:rsidR="00382A08" w:rsidRPr="00DB3DDB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2.181</w:t>
            </w:r>
          </w:p>
        </w:tc>
        <w:tc>
          <w:tcPr>
            <w:tcW w:w="574" w:type="dxa"/>
          </w:tcPr>
          <w:p w14:paraId="6CAE0EB7" w14:textId="77777777" w:rsidR="00382A08" w:rsidRPr="00DB3DDB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6C777D6F" w14:textId="77777777" w:rsidR="00382A08" w:rsidRPr="00DB3DDB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3F140E60" w14:textId="77777777" w:rsidR="00382A08" w:rsidRPr="00DB3DDB" w:rsidRDefault="00382A08" w:rsidP="00382A08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++++++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2061" w:type="dxa"/>
          </w:tcPr>
          <w:p w14:paraId="7F7846DF" w14:textId="77777777" w:rsidR="00382A08" w:rsidRPr="00DB3DDB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4443DC96" w14:textId="77777777" w:rsidR="00382A08" w:rsidRPr="00DB3DDB" w:rsidRDefault="00382A08" w:rsidP="00382A08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7A723ED4" w14:textId="77777777" w:rsidR="00382A08" w:rsidRPr="00DB3DDB" w:rsidRDefault="00382A08" w:rsidP="00382A08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</w:p>
          <w:p w14:paraId="0BE15124" w14:textId="77777777" w:rsidR="00382A08" w:rsidRPr="00DB3DDB" w:rsidRDefault="00382A08" w:rsidP="00382A08">
            <w:pPr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DB3DDB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DB3DDB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DB3DDB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DB3DDB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DB3DDB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5DF28AF2" w14:textId="77777777" w:rsidR="00382A08" w:rsidRPr="00DB3DDB" w:rsidRDefault="00382A08" w:rsidP="00382A08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y</w:t>
            </w:r>
          </w:p>
          <w:p w14:paraId="3CC960F2" w14:textId="77777777" w:rsidR="00382A08" w:rsidRPr="00DB3DDB" w:rsidRDefault="00382A08" w:rsidP="00382A08">
            <w:pPr>
              <w:spacing w:before="1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z w:val="16"/>
                <w:szCs w:val="16"/>
              </w:rPr>
              <w:t>n</w:t>
            </w:r>
          </w:p>
          <w:p w14:paraId="1499077F" w14:textId="77777777" w:rsidR="00382A08" w:rsidRPr="00DB3DDB" w:rsidRDefault="00382A08" w:rsidP="00382A08">
            <w:pPr>
              <w:spacing w:before="1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4DC155F9" w14:textId="77777777" w:rsidR="00382A08" w:rsidRPr="00DB3DDB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0D0C0C33" w14:textId="77777777" w:rsidR="00382A08" w:rsidRPr="00DB3DDB" w:rsidRDefault="00382A08" w:rsidP="00382A08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z w:val="16"/>
                <w:szCs w:val="16"/>
              </w:rPr>
              <w:t>f m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o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B3DDB">
              <w:rPr>
                <w:rFonts w:ascii="Verdana" w:hAnsi="Verdana" w:cs="Arial"/>
                <w:sz w:val="16"/>
                <w:szCs w:val="16"/>
              </w:rPr>
              <w:t>e</w:t>
            </w:r>
          </w:p>
          <w:p w14:paraId="223CB2BB" w14:textId="77777777" w:rsidR="00382A08" w:rsidRPr="00DB3DDB" w:rsidRDefault="00382A08" w:rsidP="00382A08">
            <w:pPr>
              <w:spacing w:before="1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(</w:t>
            </w:r>
            <w:proofErr w:type="gramStart"/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DB3DDB">
              <w:rPr>
                <w:rFonts w:ascii="Verdana" w:hAnsi="Verdana" w:cs="Arial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proofErr w:type="gramEnd"/>
            <w:r w:rsidRPr="00DB3DDB">
              <w:rPr>
                <w:rFonts w:ascii="Verdana" w:hAnsi="Verdana" w:cs="Arial"/>
                <w:sz w:val="16"/>
                <w:szCs w:val="16"/>
              </w:rPr>
              <w:t>)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DB3DDB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0DA17E3D" w14:textId="77777777" w:rsidR="00382A08" w:rsidRPr="00DB3DDB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35747B7A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1EBF342D" w14:textId="77777777" w:rsidR="00382A08" w:rsidRPr="00DB3DDB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28415D3E" w14:textId="77777777" w:rsidR="00382A08" w:rsidRPr="00DB3DDB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6EA2E485" w14:textId="77777777" w:rsidR="00382A08" w:rsidRPr="00DB3DDB" w:rsidRDefault="00382A08" w:rsidP="00382A08">
            <w:pPr>
              <w:spacing w:before="28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+++++++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2061" w:type="dxa"/>
          </w:tcPr>
          <w:p w14:paraId="7A25A9B7" w14:textId="77777777" w:rsidR="00382A08" w:rsidRPr="00DB3DDB" w:rsidRDefault="00382A08" w:rsidP="00382A08">
            <w:pPr>
              <w:spacing w:before="28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&lt;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11ECC4CC" w14:textId="77777777" w:rsidR="00382A08" w:rsidRPr="00DB3DDB" w:rsidRDefault="00382A08" w:rsidP="00382A08">
            <w:pPr>
              <w:spacing w:before="28"/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DB3DDB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DB3DDB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DB3DDB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DB3DDB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DB3DDB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43468E91" w14:textId="2AA046D3" w:rsidR="00382A08" w:rsidRPr="00DB3DDB" w:rsidRDefault="00382A08" w:rsidP="00382A08">
            <w:pPr>
              <w:spacing w:before="28"/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Max70Text</w:t>
            </w:r>
          </w:p>
        </w:tc>
        <w:tc>
          <w:tcPr>
            <w:tcW w:w="1276" w:type="dxa"/>
          </w:tcPr>
          <w:p w14:paraId="04D81CF5" w14:textId="77777777" w:rsidR="00382A08" w:rsidRPr="00DB3DDB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71DB9308" w14:textId="77777777" w:rsidR="00382A08" w:rsidRPr="00DB3DDB" w:rsidRDefault="00382A08" w:rsidP="00382A08">
            <w:pPr>
              <w:spacing w:before="28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b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DB3DDB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0FA4844F" w14:textId="77777777" w:rsidR="00382A08" w:rsidRPr="00DB3DDB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1F33917A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50B1DAAD" w14:textId="77777777" w:rsidR="00382A08" w:rsidRPr="00DB3DDB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521EF324" w14:textId="77777777" w:rsidR="00382A08" w:rsidRPr="00DB3DDB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0862932F" w14:textId="77777777" w:rsidR="00382A08" w:rsidRPr="00DB3DDB" w:rsidRDefault="00382A08" w:rsidP="00382A08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+++++++</w:t>
            </w:r>
            <w:proofErr w:type="spellStart"/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ddres</w:t>
            </w:r>
            <w:r w:rsidRPr="00DB3DDB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2061" w:type="dxa"/>
          </w:tcPr>
          <w:p w14:paraId="48B52327" w14:textId="77777777" w:rsidR="00382A08" w:rsidRPr="00DB3DDB" w:rsidRDefault="00382A08" w:rsidP="00382A08">
            <w:pPr>
              <w:spacing w:before="86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68126808" w14:textId="77777777" w:rsidR="00382A08" w:rsidRPr="00DB3DDB" w:rsidRDefault="00382A08" w:rsidP="00382A08">
            <w:pPr>
              <w:spacing w:before="86"/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DB3DDB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DB3DDB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DB3DDB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DB3DDB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DB3DDB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252DE515" w14:textId="77777777" w:rsidR="00382A08" w:rsidRPr="00DB3DDB" w:rsidRDefault="00382A08" w:rsidP="00382A08">
            <w:pPr>
              <w:spacing w:before="86"/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6CBA18DD" w14:textId="77777777" w:rsidR="00382A08" w:rsidRPr="00DB3DDB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3A58C601" w14:textId="77777777" w:rsidR="00382A08" w:rsidRPr="00DB3DDB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DB3DDB">
              <w:rPr>
                <w:rFonts w:ascii="Verdana" w:hAnsi="Verdana" w:cs="Arial"/>
                <w:sz w:val="16"/>
                <w:szCs w:val="16"/>
              </w:rPr>
              <w:t>d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z w:val="16"/>
                <w:szCs w:val="16"/>
              </w:rPr>
              <w:t>a</w:t>
            </w:r>
          </w:p>
          <w:p w14:paraId="7AB0E79B" w14:textId="77777777" w:rsidR="00382A08" w:rsidRPr="00DB3DDB" w:rsidRDefault="00382A08" w:rsidP="00382A08">
            <w:pPr>
              <w:spacing w:before="1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z w:val="16"/>
                <w:szCs w:val="16"/>
              </w:rPr>
              <w:t>c</w:t>
            </w:r>
            <w:proofErr w:type="gramEnd"/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addres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r w:rsidRPr="00DB3DDB">
              <w:rPr>
                <w:rFonts w:ascii="Verdana" w:hAnsi="Verdana" w:cs="Arial"/>
                <w:sz w:val="16"/>
                <w:szCs w:val="16"/>
              </w:rPr>
              <w:t>d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es</w:t>
            </w:r>
            <w:r w:rsidRPr="00DB3DDB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6FB21DF1" w14:textId="77777777" w:rsidR="00382A08" w:rsidRPr="00DB3DDB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5098F1BA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1860B097" w14:textId="77777777" w:rsidR="00382A08" w:rsidRPr="00DB3DDB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50635E55" w14:textId="77777777" w:rsidR="00382A08" w:rsidRPr="00DB3DDB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0F26B5AE" w14:textId="77777777" w:rsidR="00382A08" w:rsidRPr="00DB3DDB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++++++++</w:t>
            </w:r>
            <w:proofErr w:type="spellStart"/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</w:tcPr>
          <w:p w14:paraId="5B147CAC" w14:textId="77777777" w:rsidR="00382A08" w:rsidRPr="00DB3DDB" w:rsidRDefault="00382A08" w:rsidP="00382A08">
            <w:pPr>
              <w:spacing w:line="179" w:lineRule="exact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z w:val="16"/>
                <w:szCs w:val="16"/>
              </w:rPr>
              <w:t>m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3BFFAF9F" w14:textId="77777777" w:rsidR="00382A08" w:rsidRPr="00DB3DDB" w:rsidRDefault="00382A08" w:rsidP="00382A08">
            <w:pPr>
              <w:spacing w:line="179" w:lineRule="exact"/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DB3DDB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DB3DDB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DB3DDB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DB3DDB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DB3DDB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5B013822" w14:textId="77777777" w:rsidR="00382A08" w:rsidRPr="00DB3DDB" w:rsidRDefault="00382A08" w:rsidP="00382A08">
            <w:pPr>
              <w:spacing w:line="179" w:lineRule="exact"/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58D3543B" w14:textId="77777777" w:rsidR="00382A08" w:rsidRPr="00DB3DDB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3E533A25" w14:textId="77777777" w:rsidR="00382A08" w:rsidRPr="00DB3DDB" w:rsidRDefault="00382A08" w:rsidP="00382A08">
            <w:pPr>
              <w:spacing w:line="179" w:lineRule="exact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z w:val="16"/>
                <w:szCs w:val="16"/>
              </w:rPr>
              <w:t>f a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horough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are</w:t>
            </w:r>
            <w:r w:rsidRPr="00DB3DDB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19EA67B3" w14:textId="77777777" w:rsidR="00382A08" w:rsidRPr="00DB3DDB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382A08" w:rsidRPr="0067564C" w14:paraId="3541C5E1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167E5326" w14:textId="77777777" w:rsidR="00382A08" w:rsidRPr="00BA31F0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0748A5D6" w14:textId="77777777" w:rsidR="00382A08" w:rsidRPr="00BA31F0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090EABBB" w14:textId="77777777" w:rsidR="00382A08" w:rsidRPr="00DB3DDB" w:rsidRDefault="00382A08" w:rsidP="00382A08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++++++++</w:t>
            </w:r>
            <w:proofErr w:type="spellStart"/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DB3DDB">
              <w:rPr>
                <w:rFonts w:ascii="Verdana" w:hAnsi="Verdana" w:cs="Arial"/>
                <w:sz w:val="16"/>
                <w:szCs w:val="16"/>
              </w:rPr>
              <w:t>il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ngN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DB3DDB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2061" w:type="dxa"/>
          </w:tcPr>
          <w:p w14:paraId="12DEE620" w14:textId="77777777" w:rsidR="00382A08" w:rsidRPr="00DB3DDB" w:rsidRDefault="00382A08" w:rsidP="00382A08">
            <w:pPr>
              <w:spacing w:before="86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DB3DDB">
              <w:rPr>
                <w:rFonts w:ascii="Verdana" w:hAnsi="Verdana" w:cs="Arial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0C2F0E27" w14:textId="77777777" w:rsidR="00382A08" w:rsidRPr="00DB3DDB" w:rsidRDefault="00382A08" w:rsidP="00382A08">
            <w:pPr>
              <w:spacing w:before="86"/>
              <w:ind w:left="92" w:right="-20"/>
              <w:rPr>
                <w:rFonts w:ascii="Verdana" w:hAnsi="Verdana" w:cs="Arial"/>
                <w:sz w:val="14"/>
                <w:szCs w:val="14"/>
              </w:rPr>
            </w:pPr>
            <w:r w:rsidRPr="00DB3DDB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DB3DDB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DB3DDB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DB3DDB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DB3DDB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043EAE50" w14:textId="77777777" w:rsidR="00382A08" w:rsidRPr="00DB3DDB" w:rsidRDefault="00382A08" w:rsidP="00382A08">
            <w:pPr>
              <w:spacing w:before="86"/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73B1D2C1" w14:textId="77777777" w:rsidR="00382A08" w:rsidRPr="00DB3DDB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07EF2FF3" w14:textId="77777777" w:rsidR="00382A08" w:rsidRPr="00DB3DDB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Nu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DB3DDB">
              <w:rPr>
                <w:rFonts w:ascii="Verdana" w:hAnsi="Verdana" w:cs="Arial"/>
                <w:sz w:val="16"/>
                <w:szCs w:val="16"/>
              </w:rPr>
              <w:t>r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ha</w:t>
            </w:r>
            <w:r w:rsidRPr="00DB3DDB">
              <w:rPr>
                <w:rFonts w:ascii="Verdana" w:hAnsi="Verdana" w:cs="Arial"/>
                <w:sz w:val="16"/>
                <w:szCs w:val="16"/>
              </w:rPr>
              <w:t>t 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B3DDB">
              <w:rPr>
                <w:rFonts w:ascii="Verdana" w:hAnsi="Verdana" w:cs="Arial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po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z w:val="16"/>
                <w:szCs w:val="16"/>
              </w:rPr>
              <w:t>f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bu</w:t>
            </w:r>
            <w:r w:rsidRPr="00DB3DDB">
              <w:rPr>
                <w:rFonts w:ascii="Verdana" w:hAnsi="Verdana" w:cs="Arial"/>
                <w:sz w:val="16"/>
                <w:szCs w:val="16"/>
              </w:rPr>
              <w:t>il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z w:val="16"/>
                <w:szCs w:val="16"/>
              </w:rPr>
              <w:t>g</w:t>
            </w:r>
          </w:p>
          <w:p w14:paraId="7E0F3E3D" w14:textId="77777777" w:rsidR="00382A08" w:rsidRPr="00DB3DDB" w:rsidRDefault="00382A08" w:rsidP="00382A08">
            <w:pPr>
              <w:spacing w:before="1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z w:val="16"/>
                <w:szCs w:val="16"/>
              </w:rPr>
              <w:t>n</w:t>
            </w:r>
            <w:proofErr w:type="gramEnd"/>
            <w:r w:rsidRPr="00DB3DDB">
              <w:rPr>
                <w:rFonts w:ascii="Verdana" w:hAnsi="Verdana" w:cs="Arial"/>
                <w:sz w:val="16"/>
                <w:szCs w:val="16"/>
              </w:rPr>
              <w:t xml:space="preserve"> a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29D39682" w14:textId="77777777" w:rsidR="00382A08" w:rsidRPr="00BA31F0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382A08" w:rsidRPr="0067564C" w14:paraId="3CD79B49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37511B9C" w14:textId="77777777" w:rsidR="00382A08" w:rsidRPr="00BA31F0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3D9D0577" w14:textId="77777777" w:rsidR="00382A08" w:rsidRPr="00BA31F0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4BE77F3F" w14:textId="77777777" w:rsidR="00382A08" w:rsidRPr="00DB3DDB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0B0965A3" w14:textId="77777777" w:rsidR="00382A08" w:rsidRPr="00DB3DDB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++++++++</w:t>
            </w:r>
            <w:proofErr w:type="spellStart"/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DB3DDB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</w:tcPr>
          <w:p w14:paraId="028CD837" w14:textId="77777777" w:rsidR="00382A08" w:rsidRPr="00DB3DDB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704F59B8" w14:textId="77777777" w:rsidR="00382A08" w:rsidRPr="00DB3DDB" w:rsidRDefault="00382A08" w:rsidP="00382A08">
            <w:pPr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2F31DA56" w14:textId="77777777" w:rsidR="00382A08" w:rsidRPr="00DB3DDB" w:rsidRDefault="00382A08" w:rsidP="00382A08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</w:p>
          <w:p w14:paraId="2691F4C7" w14:textId="77777777" w:rsidR="00382A08" w:rsidRPr="00DB3DDB" w:rsidRDefault="00382A08" w:rsidP="00382A08">
            <w:pPr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DB3DDB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DB3DDB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DB3DDB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DB3DDB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DB3DDB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48684079" w14:textId="77777777" w:rsidR="00382A08" w:rsidRPr="00DB3DDB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627E350D" w14:textId="77777777" w:rsidR="00382A08" w:rsidRPr="00DB3DDB" w:rsidRDefault="00382A08" w:rsidP="00382A08">
            <w:pPr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1EC61E6C" w14:textId="77777777" w:rsidR="00382A08" w:rsidRPr="00DB3DDB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3189E1E3" w14:textId="77777777" w:rsidR="00382A08" w:rsidRPr="00DB3DDB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z w:val="16"/>
                <w:szCs w:val="16"/>
              </w:rPr>
              <w:t>g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f a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grou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p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and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/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z w:val="16"/>
                <w:szCs w:val="16"/>
              </w:rPr>
              <w:t>r</w:t>
            </w:r>
          </w:p>
          <w:p w14:paraId="11AB9457" w14:textId="77777777" w:rsidR="00382A08" w:rsidRPr="00DB3DDB" w:rsidRDefault="00382A08" w:rsidP="00382A08">
            <w:pPr>
              <w:spacing w:before="5" w:line="182" w:lineRule="exact"/>
              <w:ind w:left="97" w:right="249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nu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DB3DDB">
              <w:rPr>
                <w:rFonts w:ascii="Verdana" w:hAnsi="Verdana" w:cs="Arial"/>
                <w:sz w:val="16"/>
                <w:szCs w:val="16"/>
              </w:rPr>
              <w:t>s</w:t>
            </w:r>
            <w:proofErr w:type="gramEnd"/>
            <w:r w:rsidRPr="00DB3DDB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ha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t is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adde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a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addre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o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B3DDB">
              <w:rPr>
                <w:rFonts w:ascii="Verdana" w:hAnsi="Verdana" w:cs="Arial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z w:val="16"/>
                <w:szCs w:val="16"/>
              </w:rPr>
              <w:t>il.</w:t>
            </w:r>
          </w:p>
        </w:tc>
        <w:tc>
          <w:tcPr>
            <w:tcW w:w="1843" w:type="dxa"/>
          </w:tcPr>
          <w:p w14:paraId="7E667D08" w14:textId="77777777" w:rsidR="00382A08" w:rsidRPr="00BA31F0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382A08" w:rsidRPr="0067564C" w14:paraId="566A5C38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366D1144" w14:textId="77777777" w:rsidR="00382A08" w:rsidRPr="00BA31F0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113C3E10" w14:textId="77777777" w:rsidR="00382A08" w:rsidRPr="00BA31F0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4F25B5EA" w14:textId="77777777" w:rsidR="00382A08" w:rsidRPr="00DB3DDB" w:rsidRDefault="00382A08" w:rsidP="00382A08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++++++++</w:t>
            </w:r>
            <w:proofErr w:type="spellStart"/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</w:tcPr>
          <w:p w14:paraId="74C0C47F" w14:textId="77777777" w:rsidR="00382A08" w:rsidRPr="00DB3DDB" w:rsidRDefault="00382A08" w:rsidP="00382A08">
            <w:pPr>
              <w:spacing w:before="86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223F2AF5" w14:textId="77777777" w:rsidR="00382A08" w:rsidRPr="00DB3DDB" w:rsidRDefault="00382A08" w:rsidP="00382A08">
            <w:pPr>
              <w:spacing w:before="86"/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DB3DDB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DB3DDB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DB3DDB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DB3DDB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DB3DDB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6C5FC55A" w14:textId="77777777" w:rsidR="00382A08" w:rsidRPr="00DB3DDB" w:rsidRDefault="00382A08" w:rsidP="00382A08">
            <w:pPr>
              <w:spacing w:before="86"/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3123116C" w14:textId="77777777" w:rsidR="00382A08" w:rsidRPr="00DB3DDB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29601C4D" w14:textId="77777777" w:rsidR="00382A08" w:rsidRPr="00DB3DDB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f a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bu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-u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p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area</w:t>
            </w:r>
            <w:r w:rsidRPr="00DB3DDB">
              <w:rPr>
                <w:rFonts w:ascii="Verdana" w:hAnsi="Verdana" w:cs="Arial"/>
                <w:sz w:val="16"/>
                <w:szCs w:val="16"/>
              </w:rPr>
              <w:t>,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def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z w:val="16"/>
                <w:szCs w:val="16"/>
              </w:rPr>
              <w:t>d</w:t>
            </w:r>
          </w:p>
          <w:p w14:paraId="672A750F" w14:textId="77777777" w:rsidR="00382A08" w:rsidRPr="00DB3DDB" w:rsidRDefault="00382A08" w:rsidP="00382A08">
            <w:pPr>
              <w:spacing w:before="1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boundar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proofErr w:type="gramEnd"/>
            <w:r w:rsidRPr="00DB3DDB">
              <w:rPr>
                <w:rFonts w:ascii="Verdana" w:hAnsi="Verdana" w:cs="Arial"/>
                <w:sz w:val="16"/>
                <w:szCs w:val="16"/>
              </w:rPr>
              <w:t>,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DB3DDB">
              <w:rPr>
                <w:rFonts w:ascii="Verdana" w:hAnsi="Verdana" w:cs="Arial"/>
                <w:sz w:val="16"/>
                <w:szCs w:val="16"/>
              </w:rPr>
              <w:t>d a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gover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62D9BE67" w14:textId="77777777" w:rsidR="00382A08" w:rsidRPr="00BA31F0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382A08" w:rsidRPr="0067564C" w14:paraId="673BA36A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4960B246" w14:textId="77777777" w:rsidR="00382A08" w:rsidRPr="00BA31F0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1DA410C8" w14:textId="77777777" w:rsidR="00382A08" w:rsidRPr="00BA31F0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3A248AF8" w14:textId="77777777" w:rsidR="00382A08" w:rsidRPr="00DB3DDB" w:rsidRDefault="00382A08" w:rsidP="00382A08">
            <w:pPr>
              <w:spacing w:before="28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DB3DDB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2061" w:type="dxa"/>
          </w:tcPr>
          <w:p w14:paraId="26F41C6B" w14:textId="77777777" w:rsidR="00382A08" w:rsidRPr="00DB3DDB" w:rsidRDefault="00382A08" w:rsidP="00382A08">
            <w:pPr>
              <w:spacing w:before="28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7DF303EB" w14:textId="77777777" w:rsidR="00382A08" w:rsidRPr="00DB3DDB" w:rsidRDefault="00382A08" w:rsidP="00382A08">
            <w:pPr>
              <w:spacing w:before="28"/>
              <w:ind w:left="91" w:right="-20"/>
              <w:rPr>
                <w:rFonts w:ascii="Verdana" w:hAnsi="Verdana" w:cs="Arial"/>
                <w:sz w:val="14"/>
                <w:szCs w:val="14"/>
              </w:rPr>
            </w:pPr>
            <w:r w:rsidRPr="00DB3DDB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DB3DDB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DB3DDB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DB3DDB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DB3DDB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6EEA4069" w14:textId="77777777" w:rsidR="00382A08" w:rsidRPr="00DB3DDB" w:rsidRDefault="00382A08" w:rsidP="00382A08">
            <w:pPr>
              <w:spacing w:before="28"/>
              <w:ind w:left="91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DB3DDB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76" w:type="dxa"/>
          </w:tcPr>
          <w:p w14:paraId="2BB5E7AB" w14:textId="77777777" w:rsidR="00382A08" w:rsidRPr="00DB3DDB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7C8557C5" w14:textId="77777777" w:rsidR="00382A08" w:rsidRPr="00DB3DDB" w:rsidRDefault="00382A08" w:rsidP="00382A08">
            <w:pPr>
              <w:spacing w:before="28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h 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govern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228519CD" w14:textId="77777777" w:rsidR="00382A08" w:rsidRPr="00BA31F0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382A08" w:rsidRPr="0067564C" w14:paraId="021D1903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75F90075" w14:textId="77777777" w:rsidR="00382A08" w:rsidRPr="00BA31F0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6C93785F" w14:textId="77777777" w:rsidR="00382A08" w:rsidRPr="00BA31F0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707DB5B1" w14:textId="77777777" w:rsidR="00382A08" w:rsidRPr="00DB3DDB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21B037C5" w14:textId="77777777" w:rsidR="00382A08" w:rsidRPr="00DB3DDB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++++++++</w:t>
            </w:r>
            <w:proofErr w:type="spellStart"/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ddres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</w:tcPr>
          <w:p w14:paraId="00584CC6" w14:textId="77777777" w:rsidR="00382A08" w:rsidRPr="00DB3DDB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5685F0FD" w14:textId="77777777" w:rsidR="00382A08" w:rsidRPr="00DB3DDB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drL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proofErr w:type="spellEnd"/>
            <w:r w:rsidRPr="00DB3DDB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6B7B086E" w14:textId="77777777" w:rsidR="00382A08" w:rsidRPr="00DB3DDB" w:rsidRDefault="00382A08" w:rsidP="00382A08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</w:p>
          <w:p w14:paraId="69FF491D" w14:textId="77777777" w:rsidR="00382A08" w:rsidRPr="00DB3DDB" w:rsidRDefault="00382A08" w:rsidP="00382A08">
            <w:pPr>
              <w:ind w:left="97" w:right="-20"/>
              <w:rPr>
                <w:rFonts w:ascii="Verdana" w:hAnsi="Verdana" w:cs="Arial"/>
                <w:sz w:val="14"/>
                <w:szCs w:val="14"/>
              </w:rPr>
            </w:pPr>
            <w:r w:rsidRPr="00DB3DDB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DB3DDB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DB3DDB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DB3DDB">
              <w:rPr>
                <w:rFonts w:ascii="Verdana" w:hAnsi="Verdana" w:cs="Arial"/>
                <w:spacing w:val="-3"/>
                <w:sz w:val="14"/>
                <w:szCs w:val="14"/>
              </w:rPr>
              <w:t>7</w:t>
            </w:r>
            <w:r w:rsidRPr="00DB3DDB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01A4BFC5" w14:textId="77777777" w:rsidR="00382A08" w:rsidRPr="00DB3DDB" w:rsidRDefault="00382A08" w:rsidP="00382A08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285DA110" w14:textId="77777777" w:rsidR="00382A08" w:rsidRPr="00DB3DDB" w:rsidRDefault="00382A08" w:rsidP="00382A08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2AF8BB02" w14:textId="77777777" w:rsidR="00382A08" w:rsidRPr="00DB3DDB" w:rsidRDefault="00382A08" w:rsidP="00382A08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232AF2B0" w14:textId="77777777" w:rsidR="00382A08" w:rsidRPr="00DB3DDB" w:rsidRDefault="00382A08" w:rsidP="00382A08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DB3DDB">
              <w:rPr>
                <w:rFonts w:ascii="Verdana" w:hAnsi="Verdana" w:cs="Arial"/>
                <w:sz w:val="16"/>
                <w:szCs w:val="16"/>
              </w:rPr>
              <w:t>d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z w:val="16"/>
                <w:szCs w:val="16"/>
              </w:rPr>
              <w:t>a</w:t>
            </w:r>
          </w:p>
          <w:p w14:paraId="41AD198D" w14:textId="77777777" w:rsidR="00382A08" w:rsidRPr="00DB3DDB" w:rsidRDefault="00382A08" w:rsidP="00382A08">
            <w:pPr>
              <w:spacing w:before="1"/>
              <w:ind w:left="97" w:right="73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z w:val="16"/>
                <w:szCs w:val="16"/>
              </w:rPr>
              <w:t>c</w:t>
            </w:r>
            <w:proofErr w:type="gramEnd"/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addres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B3DDB">
              <w:rPr>
                <w:rFonts w:ascii="Verdana" w:hAnsi="Verdana" w:cs="Arial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r w:rsidRPr="00DB3DDB">
              <w:rPr>
                <w:rFonts w:ascii="Verdana" w:hAnsi="Verdana" w:cs="Arial"/>
                <w:sz w:val="16"/>
                <w:szCs w:val="16"/>
              </w:rPr>
              <w:t>d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z w:val="16"/>
                <w:szCs w:val="16"/>
              </w:rPr>
              <w:t>l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es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ha</w:t>
            </w:r>
            <w:r w:rsidRPr="00DB3DDB">
              <w:rPr>
                <w:rFonts w:ascii="Verdana" w:hAnsi="Verdana" w:cs="Arial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pre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B3DDB">
              <w:rPr>
                <w:rFonts w:ascii="Verdana" w:hAnsi="Verdana" w:cs="Arial"/>
                <w:sz w:val="16"/>
                <w:szCs w:val="16"/>
              </w:rPr>
              <w:t>d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z w:val="16"/>
                <w:szCs w:val="16"/>
              </w:rPr>
              <w:t>in</w:t>
            </w:r>
            <w:r w:rsidRPr="00DB3DDB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DB3DDB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B3DDB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B3DDB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pacing w:val="-1"/>
                <w:sz w:val="16"/>
                <w:szCs w:val="16"/>
              </w:rPr>
              <w:t>ex</w:t>
            </w:r>
            <w:r w:rsidRPr="00DB3DDB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B3DDB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28B9FC9F" w14:textId="77777777" w:rsidR="00382A08" w:rsidRPr="00BA31F0" w:rsidRDefault="00382A08" w:rsidP="00382A08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1C7C3EFF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3410E2FC" w14:textId="58B4FEBA" w:rsidR="00A85E8C" w:rsidRPr="00BA31F0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A85E8C">
              <w:rPr>
                <w:rFonts w:ascii="Verdana" w:hAnsi="Verdana" w:cs="Arial"/>
                <w:sz w:val="16"/>
                <w:szCs w:val="16"/>
              </w:rPr>
              <w:t>2.183</w:t>
            </w:r>
          </w:p>
        </w:tc>
        <w:tc>
          <w:tcPr>
            <w:tcW w:w="574" w:type="dxa"/>
          </w:tcPr>
          <w:p w14:paraId="06E0AC27" w14:textId="329D0EC5" w:rsidR="00A85E8C" w:rsidRPr="00BA31F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  <w:t xml:space="preserve"> l</w:t>
            </w:r>
          </w:p>
        </w:tc>
        <w:tc>
          <w:tcPr>
            <w:tcW w:w="3513" w:type="dxa"/>
            <w:shd w:val="clear" w:color="auto" w:fill="auto"/>
          </w:tcPr>
          <w:p w14:paraId="7438F608" w14:textId="31A12DB6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</w:t>
            </w:r>
            <w:proofErr w:type="spell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UltimateDebtor</w:t>
            </w:r>
            <w:proofErr w:type="spellEnd"/>
          </w:p>
        </w:tc>
        <w:tc>
          <w:tcPr>
            <w:tcW w:w="2061" w:type="dxa"/>
          </w:tcPr>
          <w:p w14:paraId="48439501" w14:textId="0E6F7A39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UltmtDbtr</w:t>
            </w:r>
            <w:proofErr w:type="spellEnd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63B82A31" w14:textId="65B08910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40871908" w14:textId="77777777" w:rsidR="00A85E8C" w:rsidRPr="006A1911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Party</w:t>
            </w:r>
          </w:p>
          <w:p w14:paraId="19D8292A" w14:textId="77777777" w:rsidR="00A85E8C" w:rsidRPr="006A1911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proofErr w:type="spell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Identification</w:t>
            </w:r>
            <w:proofErr w:type="spellEnd"/>
          </w:p>
          <w:p w14:paraId="2B378A0C" w14:textId="14B00142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0CB7A596" w14:textId="3F2D0204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6A1911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3CB32068" w14:textId="77777777" w:rsidR="00A85E8C" w:rsidRPr="006A1911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Ultimate party that owes an amount of</w:t>
            </w:r>
          </w:p>
          <w:p w14:paraId="7C5819F2" w14:textId="3EEEFE2A" w:rsidR="00A85E8C" w:rsidRPr="00DB3DDB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money</w:t>
            </w:r>
            <w:proofErr w:type="gramEnd"/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to the (ultimate) creditor.</w:t>
            </w:r>
          </w:p>
        </w:tc>
        <w:tc>
          <w:tcPr>
            <w:tcW w:w="1843" w:type="dxa"/>
          </w:tcPr>
          <w:p w14:paraId="5AE84A6E" w14:textId="77777777" w:rsidR="00A85E8C" w:rsidRPr="00BA31F0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25D829DB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6804E306" w14:textId="77777777" w:rsidR="00A85E8C" w:rsidRPr="00BA31F0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1E863AFE" w14:textId="77777777" w:rsidR="00A85E8C" w:rsidRPr="00BA31F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1E91E5A3" w14:textId="1CECDE54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</w:t>
            </w:r>
            <w:proofErr w:type="spell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Name</w:t>
            </w:r>
            <w:proofErr w:type="spellEnd"/>
          </w:p>
        </w:tc>
        <w:tc>
          <w:tcPr>
            <w:tcW w:w="2061" w:type="dxa"/>
          </w:tcPr>
          <w:p w14:paraId="5E235D01" w14:textId="4619EECB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&lt;Nm&gt;</w:t>
            </w:r>
          </w:p>
        </w:tc>
        <w:tc>
          <w:tcPr>
            <w:tcW w:w="742" w:type="dxa"/>
          </w:tcPr>
          <w:p w14:paraId="0DB3D173" w14:textId="6BEAB703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4676D356" w14:textId="267BE30E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Max140Text</w:t>
            </w:r>
          </w:p>
        </w:tc>
        <w:tc>
          <w:tcPr>
            <w:tcW w:w="1276" w:type="dxa"/>
          </w:tcPr>
          <w:p w14:paraId="57966AAC" w14:textId="79C25863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6A1911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2FC5D908" w14:textId="77777777" w:rsidR="00A85E8C" w:rsidRPr="006A1911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Name of the account, assigned by the</w:t>
            </w:r>
          </w:p>
          <w:p w14:paraId="5423E68A" w14:textId="77777777" w:rsidR="00A85E8C" w:rsidRPr="006A1911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account servicing institution in</w:t>
            </w:r>
          </w:p>
          <w:p w14:paraId="005025C9" w14:textId="77777777" w:rsidR="00A85E8C" w:rsidRPr="006A1911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agreement with the account owner in</w:t>
            </w:r>
          </w:p>
          <w:p w14:paraId="1DC647D8" w14:textId="77777777" w:rsidR="00A85E8C" w:rsidRPr="006A1911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order to provide an additional means of</w:t>
            </w:r>
          </w:p>
          <w:p w14:paraId="40873FEC" w14:textId="5ABEE94F" w:rsidR="00A85E8C" w:rsidRPr="00DB3DDB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proofErr w:type="gram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identification</w:t>
            </w:r>
            <w:proofErr w:type="spellEnd"/>
            <w:proofErr w:type="gramEnd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 of the </w:t>
            </w:r>
            <w:proofErr w:type="spell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account</w:t>
            </w:r>
            <w:proofErr w:type="spellEnd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.</w:t>
            </w:r>
          </w:p>
        </w:tc>
        <w:tc>
          <w:tcPr>
            <w:tcW w:w="1843" w:type="dxa"/>
          </w:tcPr>
          <w:p w14:paraId="1FAC08BE" w14:textId="77777777" w:rsidR="00A85E8C" w:rsidRPr="00BA31F0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7B67CA26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70CA7F50" w14:textId="77777777" w:rsidR="00A85E8C" w:rsidRPr="00BA31F0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23830837" w14:textId="77777777" w:rsidR="00A85E8C" w:rsidRPr="00BA31F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74DEEC09" w14:textId="69095AA2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</w:t>
            </w:r>
            <w:proofErr w:type="spell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PostalAddress</w:t>
            </w:r>
            <w:proofErr w:type="spellEnd"/>
          </w:p>
        </w:tc>
        <w:tc>
          <w:tcPr>
            <w:tcW w:w="2061" w:type="dxa"/>
          </w:tcPr>
          <w:p w14:paraId="27120F1B" w14:textId="26E6D803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PstlAdr</w:t>
            </w:r>
            <w:proofErr w:type="spellEnd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7ADA3FC5" w14:textId="00F9B8CB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21CD54EA" w14:textId="07330516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5D3F61A8" w14:textId="4B56DF74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6A1911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5EC74EE6" w14:textId="77777777" w:rsidR="00A85E8C" w:rsidRPr="006A1911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Information that locates and identifies a</w:t>
            </w:r>
          </w:p>
          <w:p w14:paraId="1F2AC957" w14:textId="77777777" w:rsidR="00A85E8C" w:rsidRPr="006A1911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specific address, as defined by postal</w:t>
            </w:r>
          </w:p>
          <w:p w14:paraId="63926343" w14:textId="477AC4C7" w:rsidR="00A85E8C" w:rsidRPr="00DB3DDB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services</w:t>
            </w:r>
            <w:proofErr w:type="gramEnd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.</w:t>
            </w:r>
          </w:p>
        </w:tc>
        <w:tc>
          <w:tcPr>
            <w:tcW w:w="1843" w:type="dxa"/>
          </w:tcPr>
          <w:p w14:paraId="01F6FD80" w14:textId="77777777" w:rsidR="00A85E8C" w:rsidRPr="00BA31F0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42839A3E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57C30BEA" w14:textId="77777777" w:rsidR="00A85E8C" w:rsidRPr="00BA31F0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70AD075E" w14:textId="77777777" w:rsidR="00A85E8C" w:rsidRPr="00BA31F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3900888D" w14:textId="4BDBECA5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TimesNewRoman"/>
                <w:sz w:val="16"/>
                <w:szCs w:val="16"/>
                <w:lang w:val="da-DK" w:eastAsia="da-DK"/>
              </w:rPr>
              <w:t>++++++++</w:t>
            </w:r>
            <w:proofErr w:type="spell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StreetName</w:t>
            </w:r>
            <w:proofErr w:type="spellEnd"/>
          </w:p>
        </w:tc>
        <w:tc>
          <w:tcPr>
            <w:tcW w:w="2061" w:type="dxa"/>
          </w:tcPr>
          <w:p w14:paraId="6483562C" w14:textId="4F12546D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StrtNm</w:t>
            </w:r>
            <w:proofErr w:type="spellEnd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1D8DC4BB" w14:textId="0D3DB550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62C0FF3E" w14:textId="13617E21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Max70Text</w:t>
            </w:r>
          </w:p>
        </w:tc>
        <w:tc>
          <w:tcPr>
            <w:tcW w:w="1276" w:type="dxa"/>
          </w:tcPr>
          <w:p w14:paraId="210CC80A" w14:textId="1E307715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0262EB4C" w14:textId="445511DB" w:rsidR="00A85E8C" w:rsidRPr="00DB3DDB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Name of a street or thoroughfare.</w:t>
            </w:r>
          </w:p>
        </w:tc>
        <w:tc>
          <w:tcPr>
            <w:tcW w:w="1843" w:type="dxa"/>
          </w:tcPr>
          <w:p w14:paraId="27E976E9" w14:textId="77777777" w:rsidR="00A85E8C" w:rsidRPr="00BA31F0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5E029AF8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4DC125F2" w14:textId="77777777" w:rsidR="00A85E8C" w:rsidRPr="00BA31F0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05D9A490" w14:textId="77777777" w:rsidR="00A85E8C" w:rsidRPr="00BA31F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098ACE28" w14:textId="0E9AE55D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TimesNewRoman"/>
                <w:sz w:val="16"/>
                <w:szCs w:val="16"/>
                <w:lang w:val="da-DK" w:eastAsia="da-DK"/>
              </w:rPr>
              <w:t>++++++++</w:t>
            </w:r>
            <w:proofErr w:type="spell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BuildingNumber</w:t>
            </w:r>
            <w:proofErr w:type="spellEnd"/>
          </w:p>
        </w:tc>
        <w:tc>
          <w:tcPr>
            <w:tcW w:w="2061" w:type="dxa"/>
          </w:tcPr>
          <w:p w14:paraId="2D137D98" w14:textId="675DDC5A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BldgNb</w:t>
            </w:r>
            <w:proofErr w:type="spellEnd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5FC5F860" w14:textId="16DB520C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48D651A4" w14:textId="76E758AB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Max16Text</w:t>
            </w:r>
          </w:p>
        </w:tc>
        <w:tc>
          <w:tcPr>
            <w:tcW w:w="1276" w:type="dxa"/>
          </w:tcPr>
          <w:p w14:paraId="6106E774" w14:textId="24418ECF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02106A41" w14:textId="77777777" w:rsidR="00A85E8C" w:rsidRPr="006A1911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Number that identifies the position of a</w:t>
            </w:r>
          </w:p>
          <w:p w14:paraId="60EA360A" w14:textId="4AC8E4ED" w:rsidR="00A85E8C" w:rsidRPr="00DB3DDB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proofErr w:type="gram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building</w:t>
            </w:r>
            <w:proofErr w:type="spellEnd"/>
            <w:proofErr w:type="gramEnd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 on a </w:t>
            </w:r>
            <w:proofErr w:type="spell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street</w:t>
            </w:r>
            <w:proofErr w:type="spellEnd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.</w:t>
            </w:r>
          </w:p>
        </w:tc>
        <w:tc>
          <w:tcPr>
            <w:tcW w:w="1843" w:type="dxa"/>
          </w:tcPr>
          <w:p w14:paraId="142802DD" w14:textId="77777777" w:rsidR="00A85E8C" w:rsidRPr="00BA31F0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73AD9537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7A355BF8" w14:textId="77777777" w:rsidR="00A85E8C" w:rsidRPr="00BA31F0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6C164116" w14:textId="77777777" w:rsidR="00A85E8C" w:rsidRPr="00BA31F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2CCBDCE8" w14:textId="1803437A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TimesNewRoman"/>
                <w:sz w:val="16"/>
                <w:szCs w:val="16"/>
                <w:lang w:val="da-DK" w:eastAsia="da-DK"/>
              </w:rPr>
              <w:t>++++++++</w:t>
            </w:r>
            <w:proofErr w:type="spell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PostCode</w:t>
            </w:r>
            <w:proofErr w:type="spellEnd"/>
          </w:p>
        </w:tc>
        <w:tc>
          <w:tcPr>
            <w:tcW w:w="2061" w:type="dxa"/>
          </w:tcPr>
          <w:p w14:paraId="23E68A1F" w14:textId="50404E99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PstCd</w:t>
            </w:r>
            <w:proofErr w:type="spellEnd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5E4D98EF" w14:textId="4E143506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61F0E236" w14:textId="7843012A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Max16Text</w:t>
            </w:r>
          </w:p>
        </w:tc>
        <w:tc>
          <w:tcPr>
            <w:tcW w:w="1276" w:type="dxa"/>
          </w:tcPr>
          <w:p w14:paraId="71232634" w14:textId="3D90AE3B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7278DE94" w14:textId="77777777" w:rsidR="00A85E8C" w:rsidRPr="006A1911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Identifier consisting of a group of letters</w:t>
            </w:r>
          </w:p>
          <w:p w14:paraId="21FFC91B" w14:textId="77777777" w:rsidR="00A85E8C" w:rsidRPr="006A1911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and/or numbers that is added to a postal</w:t>
            </w:r>
          </w:p>
          <w:p w14:paraId="6C7D8B01" w14:textId="6CD2D5AA" w:rsidR="00A85E8C" w:rsidRPr="00DB3DDB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address</w:t>
            </w:r>
            <w:proofErr w:type="gramEnd"/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to assist the sorting of mail.</w:t>
            </w:r>
          </w:p>
        </w:tc>
        <w:tc>
          <w:tcPr>
            <w:tcW w:w="1843" w:type="dxa"/>
          </w:tcPr>
          <w:p w14:paraId="274A97C8" w14:textId="77777777" w:rsidR="00A85E8C" w:rsidRPr="00BA31F0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5B086E57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6D27F1AA" w14:textId="77777777" w:rsidR="00A85E8C" w:rsidRPr="00BA31F0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306F0324" w14:textId="77777777" w:rsidR="00A85E8C" w:rsidRPr="00BA31F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2DD843A3" w14:textId="6F5BD82F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TimesNewRoman"/>
                <w:sz w:val="16"/>
                <w:szCs w:val="16"/>
                <w:lang w:val="da-DK" w:eastAsia="da-DK"/>
              </w:rPr>
              <w:t>++++++++</w:t>
            </w:r>
            <w:proofErr w:type="spell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TownName</w:t>
            </w:r>
            <w:proofErr w:type="spellEnd"/>
          </w:p>
        </w:tc>
        <w:tc>
          <w:tcPr>
            <w:tcW w:w="2061" w:type="dxa"/>
          </w:tcPr>
          <w:p w14:paraId="5CA78999" w14:textId="318185FA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TwnNm</w:t>
            </w:r>
            <w:proofErr w:type="spellEnd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22569411" w14:textId="50FD87E2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6E7B0FB6" w14:textId="2952CE8E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Max35Text</w:t>
            </w:r>
          </w:p>
        </w:tc>
        <w:tc>
          <w:tcPr>
            <w:tcW w:w="1276" w:type="dxa"/>
          </w:tcPr>
          <w:p w14:paraId="0216BA86" w14:textId="68CAF52D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4D2CA626" w14:textId="77777777" w:rsidR="00A85E8C" w:rsidRPr="006A1911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Name of a built-up area, with defined</w:t>
            </w:r>
          </w:p>
          <w:p w14:paraId="3CFE4E78" w14:textId="44EEE1BC" w:rsidR="00A85E8C" w:rsidRPr="00DB3DDB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boundaries</w:t>
            </w:r>
            <w:proofErr w:type="gramEnd"/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, and a local government.</w:t>
            </w:r>
          </w:p>
        </w:tc>
        <w:tc>
          <w:tcPr>
            <w:tcW w:w="1843" w:type="dxa"/>
          </w:tcPr>
          <w:p w14:paraId="03151662" w14:textId="77777777" w:rsidR="00A85E8C" w:rsidRPr="00BA31F0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490DB710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4BE7103D" w14:textId="77777777" w:rsidR="00A85E8C" w:rsidRPr="00BA31F0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7A66DE2E" w14:textId="77777777" w:rsidR="00A85E8C" w:rsidRPr="00BA31F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57668BBD" w14:textId="1B56D2A6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TimesNewRoman"/>
                <w:sz w:val="16"/>
                <w:szCs w:val="16"/>
                <w:lang w:val="da-DK" w:eastAsia="da-DK"/>
              </w:rPr>
              <w:t>++++++++</w:t>
            </w: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Country</w:t>
            </w:r>
          </w:p>
        </w:tc>
        <w:tc>
          <w:tcPr>
            <w:tcW w:w="2061" w:type="dxa"/>
          </w:tcPr>
          <w:p w14:paraId="140BA369" w14:textId="6CDBEC9D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Ctry</w:t>
            </w:r>
            <w:proofErr w:type="spellEnd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1D88AD24" w14:textId="4C1139B9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1F67082F" w14:textId="4BE03D42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CountryCode</w:t>
            </w:r>
            <w:proofErr w:type="spellEnd"/>
          </w:p>
        </w:tc>
        <w:tc>
          <w:tcPr>
            <w:tcW w:w="1276" w:type="dxa"/>
          </w:tcPr>
          <w:p w14:paraId="4EB1BF33" w14:textId="749AD8A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1400F659" w14:textId="73766A0A" w:rsidR="00A85E8C" w:rsidRPr="00DB3DDB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Nation with its own government.</w:t>
            </w:r>
          </w:p>
        </w:tc>
        <w:tc>
          <w:tcPr>
            <w:tcW w:w="1843" w:type="dxa"/>
          </w:tcPr>
          <w:p w14:paraId="03F7809D" w14:textId="77777777" w:rsidR="00A85E8C" w:rsidRPr="00BA31F0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0B61D548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32DD2549" w14:textId="77777777" w:rsidR="00A85E8C" w:rsidRPr="00BA31F0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68EC34B0" w14:textId="77777777" w:rsidR="00A85E8C" w:rsidRPr="00BA31F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48AE359A" w14:textId="20CEE6B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TimesNewRoman"/>
                <w:sz w:val="16"/>
                <w:szCs w:val="16"/>
                <w:lang w:val="da-DK" w:eastAsia="da-DK"/>
              </w:rPr>
              <w:t>++++++++</w:t>
            </w:r>
            <w:proofErr w:type="spell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AddressLine</w:t>
            </w:r>
            <w:proofErr w:type="spellEnd"/>
          </w:p>
        </w:tc>
        <w:tc>
          <w:tcPr>
            <w:tcW w:w="2061" w:type="dxa"/>
          </w:tcPr>
          <w:p w14:paraId="5E4B43D6" w14:textId="3C75AF4E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AdrLine</w:t>
            </w:r>
            <w:proofErr w:type="spellEnd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0876625B" w14:textId="09D31F5A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[0..7]</w:t>
            </w:r>
          </w:p>
        </w:tc>
        <w:tc>
          <w:tcPr>
            <w:tcW w:w="1787" w:type="dxa"/>
          </w:tcPr>
          <w:p w14:paraId="40A7E8F8" w14:textId="03667546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Max70Text</w:t>
            </w:r>
          </w:p>
        </w:tc>
        <w:tc>
          <w:tcPr>
            <w:tcW w:w="1276" w:type="dxa"/>
          </w:tcPr>
          <w:p w14:paraId="04A13682" w14:textId="0CADAD0A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7DD40B5B" w14:textId="77777777" w:rsidR="00A85E8C" w:rsidRPr="006A1911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Information that locates and identifies a</w:t>
            </w:r>
          </w:p>
          <w:p w14:paraId="4AC4A123" w14:textId="77777777" w:rsidR="00A85E8C" w:rsidRPr="006A1911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specific address, as defined by postal</w:t>
            </w:r>
          </w:p>
          <w:p w14:paraId="746697F3" w14:textId="77777777" w:rsidR="00A85E8C" w:rsidRPr="006A1911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6A1911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services, that is presented in free format</w:t>
            </w:r>
          </w:p>
          <w:p w14:paraId="37B4C67C" w14:textId="1EE0361F" w:rsidR="00A85E8C" w:rsidRPr="00DB3DDB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proofErr w:type="gramStart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text</w:t>
            </w:r>
            <w:proofErr w:type="spellEnd"/>
            <w:proofErr w:type="gramEnd"/>
            <w:r w:rsidRPr="006A1911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.</w:t>
            </w:r>
          </w:p>
        </w:tc>
        <w:tc>
          <w:tcPr>
            <w:tcW w:w="1843" w:type="dxa"/>
          </w:tcPr>
          <w:p w14:paraId="2D2F51CC" w14:textId="77777777" w:rsidR="00A85E8C" w:rsidRPr="00BA31F0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7447700B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795E9B87" w14:textId="77777777" w:rsidR="00A85E8C" w:rsidRPr="00BA31F0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2C6077">
              <w:rPr>
                <w:rFonts w:ascii="Verdana" w:hAnsi="Verdana" w:cs="Arial"/>
                <w:sz w:val="16"/>
                <w:szCs w:val="16"/>
              </w:rPr>
              <w:t>2.184</w:t>
            </w:r>
          </w:p>
        </w:tc>
        <w:tc>
          <w:tcPr>
            <w:tcW w:w="574" w:type="dxa"/>
          </w:tcPr>
          <w:p w14:paraId="3D817F75" w14:textId="77777777" w:rsidR="00A85E8C" w:rsidRPr="00BA31F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2C037742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Creditor</w:t>
            </w:r>
            <w:proofErr w:type="spellEnd"/>
          </w:p>
        </w:tc>
        <w:tc>
          <w:tcPr>
            <w:tcW w:w="2061" w:type="dxa"/>
          </w:tcPr>
          <w:p w14:paraId="1C02EAF5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Cdtr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36FC7386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0DE8B034" w14:textId="77777777" w:rsidR="00A85E8C" w:rsidRPr="00C514C8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Party</w:t>
            </w:r>
          </w:p>
          <w:p w14:paraId="32BC6A2C" w14:textId="77777777" w:rsidR="00A85E8C" w:rsidRPr="00C514C8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Identification</w:t>
            </w:r>
            <w:proofErr w:type="spellEnd"/>
          </w:p>
          <w:p w14:paraId="0141E511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57FD70CD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30DD4815" w14:textId="77777777" w:rsidR="00A85E8C" w:rsidRPr="00C514C8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Party to which an amount of money is</w:t>
            </w:r>
          </w:p>
          <w:p w14:paraId="34232A3E" w14:textId="77777777" w:rsidR="00A85E8C" w:rsidRPr="00DB3DDB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due</w:t>
            </w:r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.</w:t>
            </w:r>
          </w:p>
        </w:tc>
        <w:tc>
          <w:tcPr>
            <w:tcW w:w="1843" w:type="dxa"/>
          </w:tcPr>
          <w:p w14:paraId="4418537B" w14:textId="77777777" w:rsidR="00A85E8C" w:rsidRPr="00BA31F0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240C18C3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73A25872" w14:textId="77777777" w:rsidR="00A85E8C" w:rsidRPr="00BA31F0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3627F065" w14:textId="77777777" w:rsidR="00A85E8C" w:rsidRPr="00BA31F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353E2A95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Name</w:t>
            </w:r>
            <w:proofErr w:type="spellEnd"/>
          </w:p>
        </w:tc>
        <w:tc>
          <w:tcPr>
            <w:tcW w:w="2061" w:type="dxa"/>
          </w:tcPr>
          <w:p w14:paraId="2CF47271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&lt;Nm&gt;</w:t>
            </w:r>
          </w:p>
        </w:tc>
        <w:tc>
          <w:tcPr>
            <w:tcW w:w="742" w:type="dxa"/>
          </w:tcPr>
          <w:p w14:paraId="38D72A80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318634FC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Max70Text</w:t>
            </w:r>
          </w:p>
        </w:tc>
        <w:tc>
          <w:tcPr>
            <w:tcW w:w="1276" w:type="dxa"/>
          </w:tcPr>
          <w:p w14:paraId="04AB8224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42AC4358" w14:textId="77777777" w:rsidR="00A85E8C" w:rsidRPr="00C514C8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Name of the account, assigned by the</w:t>
            </w:r>
          </w:p>
          <w:p w14:paraId="65A05D82" w14:textId="77777777" w:rsidR="00A85E8C" w:rsidRPr="00C514C8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account servicing institution in</w:t>
            </w:r>
          </w:p>
          <w:p w14:paraId="54303C8F" w14:textId="77777777" w:rsidR="00A85E8C" w:rsidRPr="00C514C8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agreement with the account owner in</w:t>
            </w:r>
          </w:p>
          <w:p w14:paraId="59902F36" w14:textId="77777777" w:rsidR="00A85E8C" w:rsidRPr="00C514C8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order to provide an additional means of</w:t>
            </w:r>
          </w:p>
          <w:p w14:paraId="0B700EBA" w14:textId="77777777" w:rsidR="00A85E8C" w:rsidRPr="00DB3DDB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identification</w:t>
            </w:r>
            <w:proofErr w:type="spellEnd"/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 of the 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account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.</w:t>
            </w:r>
          </w:p>
        </w:tc>
        <w:tc>
          <w:tcPr>
            <w:tcW w:w="1843" w:type="dxa"/>
          </w:tcPr>
          <w:p w14:paraId="64F19C75" w14:textId="77777777" w:rsidR="00A85E8C" w:rsidRPr="00BA31F0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48BBBDC5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7F1EA5A9" w14:textId="77777777" w:rsidR="00A85E8C" w:rsidRPr="00BA31F0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55C646C5" w14:textId="77777777" w:rsidR="00A85E8C" w:rsidRPr="00BA31F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3295CF81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PostalAddress</w:t>
            </w:r>
            <w:proofErr w:type="spellEnd"/>
          </w:p>
        </w:tc>
        <w:tc>
          <w:tcPr>
            <w:tcW w:w="2061" w:type="dxa"/>
          </w:tcPr>
          <w:p w14:paraId="38465CD5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PstlAdr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7E643077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64A4444F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0CDD66F0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24C2CFAB" w14:textId="77777777" w:rsidR="00A85E8C" w:rsidRPr="00C514C8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Information that locates and identifies a</w:t>
            </w:r>
          </w:p>
          <w:p w14:paraId="60A59BBA" w14:textId="77777777" w:rsidR="00A85E8C" w:rsidRPr="00C514C8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specific address, as defined by postal</w:t>
            </w:r>
          </w:p>
          <w:p w14:paraId="4C5408C9" w14:textId="77777777" w:rsidR="00A85E8C" w:rsidRPr="00DB3DDB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services</w:t>
            </w:r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.</w:t>
            </w:r>
          </w:p>
        </w:tc>
        <w:tc>
          <w:tcPr>
            <w:tcW w:w="1843" w:type="dxa"/>
          </w:tcPr>
          <w:p w14:paraId="4EE1D52B" w14:textId="77777777" w:rsidR="00A85E8C" w:rsidRPr="00BA31F0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70CB19CE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656BFEAA" w14:textId="77777777" w:rsidR="00A85E8C" w:rsidRPr="00BA31F0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7B15A043" w14:textId="77777777" w:rsidR="00A85E8C" w:rsidRPr="00BA31F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07B228BF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++++++++</w:t>
            </w:r>
            <w:proofErr w:type="spellStart"/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z w:val="16"/>
                <w:szCs w:val="16"/>
              </w:rPr>
              <w:t>me</w:t>
            </w:r>
            <w:proofErr w:type="spellEnd"/>
          </w:p>
        </w:tc>
        <w:tc>
          <w:tcPr>
            <w:tcW w:w="2061" w:type="dxa"/>
          </w:tcPr>
          <w:p w14:paraId="58D1EB58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z w:val="16"/>
                <w:szCs w:val="16"/>
              </w:rPr>
              <w:t>m</w:t>
            </w:r>
            <w:proofErr w:type="spellEnd"/>
            <w:r w:rsidRPr="00D069D0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083E8582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D069D0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14:paraId="61948D56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1AFF1687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470FFD4D" w14:textId="77777777" w:rsidR="00A85E8C" w:rsidRPr="00DB3DDB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D069D0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>f a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horough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are</w:t>
            </w:r>
            <w:r w:rsidRPr="00D069D0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4B755F05" w14:textId="77777777" w:rsidR="00A85E8C" w:rsidRPr="00BA31F0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42185D93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3AA9EF9E" w14:textId="77777777" w:rsidR="00A85E8C" w:rsidRPr="00BA31F0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245A5CF0" w14:textId="77777777" w:rsidR="00A85E8C" w:rsidRPr="00BA31F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39AC232D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++++++++</w:t>
            </w:r>
            <w:proofErr w:type="spellStart"/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D069D0">
              <w:rPr>
                <w:rFonts w:ascii="Verdana" w:hAnsi="Verdana" w:cs="Arial"/>
                <w:sz w:val="16"/>
                <w:szCs w:val="16"/>
              </w:rPr>
              <w:t>il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ngN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D069D0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D069D0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2061" w:type="dxa"/>
          </w:tcPr>
          <w:p w14:paraId="1BCE53D6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D069D0">
              <w:rPr>
                <w:rFonts w:ascii="Verdana" w:hAnsi="Verdana" w:cs="Arial"/>
                <w:sz w:val="16"/>
                <w:szCs w:val="16"/>
              </w:rPr>
              <w:t>l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proofErr w:type="spellEnd"/>
            <w:r w:rsidRPr="00D069D0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5572EE17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D069D0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14:paraId="3524CEC9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601DB41C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6E936DC3" w14:textId="77777777" w:rsidR="00A85E8C" w:rsidRPr="00D069D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Nu</w:t>
            </w:r>
            <w:r w:rsidRPr="00D069D0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D069D0">
              <w:rPr>
                <w:rFonts w:ascii="Verdana" w:hAnsi="Verdana" w:cs="Arial"/>
                <w:sz w:val="16"/>
                <w:szCs w:val="16"/>
              </w:rPr>
              <w:t>r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ha</w:t>
            </w:r>
            <w:r w:rsidRPr="00D069D0">
              <w:rPr>
                <w:rFonts w:ascii="Verdana" w:hAnsi="Verdana" w:cs="Arial"/>
                <w:sz w:val="16"/>
                <w:szCs w:val="16"/>
              </w:rPr>
              <w:t>t 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069D0">
              <w:rPr>
                <w:rFonts w:ascii="Verdana" w:hAnsi="Verdana" w:cs="Arial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po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z w:val="16"/>
                <w:szCs w:val="16"/>
              </w:rPr>
              <w:t>a</w:t>
            </w:r>
          </w:p>
          <w:p w14:paraId="28E6B8A5" w14:textId="77777777" w:rsidR="00A85E8C" w:rsidRPr="00DB3DDB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bu</w:t>
            </w:r>
            <w:r w:rsidRPr="00D069D0">
              <w:rPr>
                <w:rFonts w:ascii="Verdana" w:hAnsi="Verdana" w:cs="Arial"/>
                <w:sz w:val="16"/>
                <w:szCs w:val="16"/>
              </w:rPr>
              <w:t>il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z w:val="16"/>
                <w:szCs w:val="16"/>
              </w:rPr>
              <w:t>g</w:t>
            </w:r>
            <w:proofErr w:type="gramEnd"/>
            <w:r w:rsidRPr="00D069D0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>n a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36464D83" w14:textId="77777777" w:rsidR="00A85E8C" w:rsidRPr="00BA31F0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2E1F2C86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3BCAB914" w14:textId="77777777" w:rsidR="00A85E8C" w:rsidRPr="00BA31F0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6B2B0496" w14:textId="77777777" w:rsidR="00A85E8C" w:rsidRPr="00BA31F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6C5BE3E7" w14:textId="77777777" w:rsidR="00A85E8C" w:rsidRPr="00D069D0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1C430709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++++++++</w:t>
            </w:r>
            <w:proofErr w:type="spellStart"/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D069D0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</w:tcPr>
          <w:p w14:paraId="5271B052" w14:textId="77777777" w:rsidR="00A85E8C" w:rsidRPr="00D069D0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6E8621A3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proofErr w:type="spellEnd"/>
            <w:r w:rsidRPr="00D069D0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2AC560FA" w14:textId="77777777" w:rsidR="00A85E8C" w:rsidRPr="00D069D0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71262CE9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D069D0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14:paraId="6095DB88" w14:textId="77777777" w:rsidR="00A85E8C" w:rsidRPr="00D069D0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7013D808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44538CC3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544BF75F" w14:textId="77777777" w:rsidR="00A85E8C" w:rsidRPr="00D069D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z w:val="16"/>
                <w:szCs w:val="16"/>
              </w:rPr>
              <w:t>g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f a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grou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p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D069D0">
              <w:rPr>
                <w:rFonts w:ascii="Verdana" w:hAnsi="Verdana" w:cs="Arial"/>
                <w:sz w:val="16"/>
                <w:szCs w:val="16"/>
              </w:rPr>
              <w:t>s</w:t>
            </w:r>
          </w:p>
          <w:p w14:paraId="015DCBE3" w14:textId="77777777" w:rsidR="00A85E8C" w:rsidRPr="00DB3DDB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and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/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>r</w:t>
            </w:r>
            <w:proofErr w:type="gramEnd"/>
            <w:r w:rsidRPr="00D069D0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D069D0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ber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ha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adde</w:t>
            </w:r>
            <w:r w:rsidRPr="00D069D0">
              <w:rPr>
                <w:rFonts w:ascii="Verdana" w:hAnsi="Verdana" w:cs="Arial"/>
                <w:sz w:val="16"/>
                <w:szCs w:val="16"/>
              </w:rPr>
              <w:t>d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o a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po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l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addre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o 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069D0">
              <w:rPr>
                <w:rFonts w:ascii="Verdana" w:hAnsi="Verdana" w:cs="Arial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>f m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z w:val="16"/>
                <w:szCs w:val="16"/>
              </w:rPr>
              <w:t>il.</w:t>
            </w:r>
          </w:p>
        </w:tc>
        <w:tc>
          <w:tcPr>
            <w:tcW w:w="1843" w:type="dxa"/>
          </w:tcPr>
          <w:p w14:paraId="066364D0" w14:textId="77777777" w:rsidR="00A85E8C" w:rsidRPr="00BA31F0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00D624D7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7CFBCF0D" w14:textId="77777777" w:rsidR="00A85E8C" w:rsidRPr="00BA31F0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63431361" w14:textId="77777777" w:rsidR="00A85E8C" w:rsidRPr="00BA31F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1F4B56D1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++++++++</w:t>
            </w:r>
            <w:proofErr w:type="spellStart"/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D069D0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</w:tcPr>
          <w:p w14:paraId="284E5CF4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D069D0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proofErr w:type="spellEnd"/>
            <w:r w:rsidRPr="00D069D0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6150CBFD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D069D0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14:paraId="73AE9075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0AE8D9C2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21F6A7B1" w14:textId="77777777" w:rsidR="00A85E8C" w:rsidRPr="00D069D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D069D0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f a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bu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-u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p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area</w:t>
            </w:r>
            <w:r w:rsidRPr="00D069D0">
              <w:rPr>
                <w:rFonts w:ascii="Verdana" w:hAnsi="Verdana" w:cs="Arial"/>
                <w:sz w:val="16"/>
                <w:szCs w:val="16"/>
              </w:rPr>
              <w:t>,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def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z w:val="16"/>
                <w:szCs w:val="16"/>
              </w:rPr>
              <w:t>d</w:t>
            </w:r>
          </w:p>
          <w:p w14:paraId="0E8BFE55" w14:textId="77777777" w:rsidR="00A85E8C" w:rsidRPr="00DB3DDB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boundar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proofErr w:type="gramEnd"/>
            <w:r w:rsidRPr="00D069D0">
              <w:rPr>
                <w:rFonts w:ascii="Verdana" w:hAnsi="Verdana" w:cs="Arial"/>
                <w:sz w:val="16"/>
                <w:szCs w:val="16"/>
              </w:rPr>
              <w:t>,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D069D0">
              <w:rPr>
                <w:rFonts w:ascii="Verdana" w:hAnsi="Verdana" w:cs="Arial"/>
                <w:sz w:val="16"/>
                <w:szCs w:val="16"/>
              </w:rPr>
              <w:t>d a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z w:val="16"/>
                <w:szCs w:val="16"/>
              </w:rPr>
              <w:t>l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z w:val="16"/>
                <w:szCs w:val="16"/>
              </w:rPr>
              <w:t>l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gover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2BA8ABDE" w14:textId="77777777" w:rsidR="00A85E8C" w:rsidRPr="00BA31F0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0C8B56DD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325000A2" w14:textId="77777777" w:rsidR="00A85E8C" w:rsidRPr="00BA31F0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423506FE" w14:textId="77777777" w:rsidR="00A85E8C" w:rsidRPr="00BA31F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075A0FD6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D069D0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2061" w:type="dxa"/>
          </w:tcPr>
          <w:p w14:paraId="251E4089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proofErr w:type="spellEnd"/>
            <w:r w:rsidRPr="00D069D0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149E9FAA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D069D0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14:paraId="245FF2B5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D069D0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76" w:type="dxa"/>
          </w:tcPr>
          <w:p w14:paraId="0FEEDB34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595C1E60" w14:textId="77777777" w:rsidR="00A85E8C" w:rsidRPr="00DB3DDB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h 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govern</w:t>
            </w:r>
            <w:r w:rsidRPr="00D069D0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3E062377" w14:textId="77777777" w:rsidR="00A85E8C" w:rsidRPr="00BA31F0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14E28CDF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58900C76" w14:textId="77777777" w:rsidR="00A85E8C" w:rsidRPr="00BA31F0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293B0334" w14:textId="77777777" w:rsidR="00A85E8C" w:rsidRPr="00BA31F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57F6B0CA" w14:textId="77777777" w:rsidR="00A85E8C" w:rsidRPr="00D069D0" w:rsidRDefault="00A85E8C" w:rsidP="00A85E8C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2DE9197D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++++++++</w:t>
            </w:r>
            <w:proofErr w:type="spellStart"/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</w:tcPr>
          <w:p w14:paraId="62839DA9" w14:textId="77777777" w:rsidR="00A85E8C" w:rsidRPr="00D069D0" w:rsidRDefault="00A85E8C" w:rsidP="00A85E8C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6E4440A5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drL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proofErr w:type="spellEnd"/>
            <w:r w:rsidRPr="00D069D0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4B70FB7E" w14:textId="77777777" w:rsidR="00A85E8C" w:rsidRPr="00D069D0" w:rsidRDefault="00A85E8C" w:rsidP="00A85E8C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486CECDC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D069D0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14:paraId="15C796D5" w14:textId="77777777" w:rsidR="00A85E8C" w:rsidRPr="00D069D0" w:rsidRDefault="00A85E8C" w:rsidP="00A85E8C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24F213DD" w14:textId="77777777" w:rsidR="00A85E8C" w:rsidRPr="00DB3DDB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75F0DEBF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349E40F2" w14:textId="77777777" w:rsidR="00A85E8C" w:rsidRPr="00D069D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D069D0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z w:val="16"/>
                <w:szCs w:val="16"/>
              </w:rPr>
              <w:t>l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D069D0">
              <w:rPr>
                <w:rFonts w:ascii="Verdana" w:hAnsi="Verdana" w:cs="Arial"/>
                <w:sz w:val="16"/>
                <w:szCs w:val="16"/>
              </w:rPr>
              <w:t>d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z w:val="16"/>
                <w:szCs w:val="16"/>
              </w:rPr>
              <w:t>a</w:t>
            </w:r>
          </w:p>
          <w:p w14:paraId="362E4B9F" w14:textId="77777777" w:rsidR="00A85E8C" w:rsidRPr="00DB3DDB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z w:val="16"/>
                <w:szCs w:val="16"/>
              </w:rPr>
              <w:t>c</w:t>
            </w:r>
            <w:proofErr w:type="gramEnd"/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addres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r w:rsidRPr="00D069D0">
              <w:rPr>
                <w:rFonts w:ascii="Verdana" w:hAnsi="Verdana" w:cs="Arial"/>
                <w:sz w:val="16"/>
                <w:szCs w:val="16"/>
              </w:rPr>
              <w:t>d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l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es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ha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pre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z w:val="16"/>
                <w:szCs w:val="16"/>
              </w:rPr>
              <w:t>d in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D069D0">
              <w:rPr>
                <w:rFonts w:ascii="Verdana" w:hAnsi="Verdana" w:cs="Arial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for</w:t>
            </w:r>
            <w:r w:rsidRPr="00D069D0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2917E615" w14:textId="77777777" w:rsidR="00A85E8C" w:rsidRPr="00BA31F0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7905FA86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5243074D" w14:textId="77777777" w:rsidR="00A85E8C" w:rsidRPr="00371B46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7B6D7F">
              <w:rPr>
                <w:rFonts w:ascii="Verdana" w:hAnsi="Verdana" w:cs="Arial"/>
                <w:sz w:val="16"/>
                <w:szCs w:val="16"/>
              </w:rPr>
              <w:t>2.185</w:t>
            </w:r>
          </w:p>
        </w:tc>
        <w:tc>
          <w:tcPr>
            <w:tcW w:w="574" w:type="dxa"/>
          </w:tcPr>
          <w:p w14:paraId="707BE8F7" w14:textId="77777777" w:rsidR="00A85E8C" w:rsidRPr="00371B46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5CA53D52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++++++</w:t>
            </w:r>
            <w:proofErr w:type="spellStart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CreditorAccount</w:t>
            </w:r>
            <w:proofErr w:type="spellEnd"/>
          </w:p>
        </w:tc>
        <w:tc>
          <w:tcPr>
            <w:tcW w:w="2061" w:type="dxa"/>
          </w:tcPr>
          <w:p w14:paraId="4A2E5AB7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CdtrAcct</w:t>
            </w:r>
            <w:proofErr w:type="spellEnd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6F5AF5D8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0F9657BB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15B068F1" w14:textId="77777777" w:rsidR="00A85E8C" w:rsidRPr="00371B46" w:rsidDel="004F413D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2BB6AE62" w14:textId="77777777" w:rsidR="00A85E8C" w:rsidRPr="00371B46" w:rsidRDefault="00A85E8C" w:rsidP="00A85E8C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>Unambiguous identification of the account of</w:t>
            </w:r>
          </w:p>
          <w:p w14:paraId="1A4CAE5C" w14:textId="77777777" w:rsidR="00A85E8C" w:rsidRPr="00371B46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>the</w:t>
            </w:r>
            <w:proofErr w:type="gramEnd"/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 xml:space="preserve"> creditor of the payment transaction.</w:t>
            </w:r>
          </w:p>
        </w:tc>
        <w:tc>
          <w:tcPr>
            <w:tcW w:w="1843" w:type="dxa"/>
          </w:tcPr>
          <w:p w14:paraId="0AC9C136" w14:textId="77777777" w:rsidR="00A85E8C" w:rsidRPr="00371B46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17E08FAB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7568D293" w14:textId="77777777" w:rsidR="00A85E8C" w:rsidRPr="00371B46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516340D2" w14:textId="77777777" w:rsidR="00A85E8C" w:rsidRPr="00371B46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67BA9606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+++++++</w:t>
            </w:r>
            <w:proofErr w:type="spellStart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Identification</w:t>
            </w:r>
            <w:proofErr w:type="spellEnd"/>
          </w:p>
        </w:tc>
        <w:tc>
          <w:tcPr>
            <w:tcW w:w="2061" w:type="dxa"/>
          </w:tcPr>
          <w:p w14:paraId="7C1A46EF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&lt;Id&gt;</w:t>
            </w:r>
          </w:p>
        </w:tc>
        <w:tc>
          <w:tcPr>
            <w:tcW w:w="742" w:type="dxa"/>
          </w:tcPr>
          <w:p w14:paraId="1720281A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371B46">
              <w:rPr>
                <w:rFonts w:ascii="Verdana" w:hAnsi="Verdana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47AF28DD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Identiifier</w:t>
            </w:r>
            <w:proofErr w:type="spellEnd"/>
          </w:p>
        </w:tc>
        <w:tc>
          <w:tcPr>
            <w:tcW w:w="1276" w:type="dxa"/>
          </w:tcPr>
          <w:p w14:paraId="25BF81B3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3EDF7A95" w14:textId="77777777" w:rsidR="00A85E8C" w:rsidRPr="00371B46" w:rsidRDefault="00A85E8C" w:rsidP="00A85E8C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>Unique and unambiguous identification of the</w:t>
            </w:r>
          </w:p>
          <w:p w14:paraId="1E6E75B5" w14:textId="77777777" w:rsidR="00A85E8C" w:rsidRPr="00371B46" w:rsidRDefault="00A85E8C" w:rsidP="00A85E8C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>account between the account owner and the</w:t>
            </w:r>
          </w:p>
          <w:p w14:paraId="0EA6507D" w14:textId="77777777" w:rsidR="00A85E8C" w:rsidRPr="00371B46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proofErr w:type="gramStart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account</w:t>
            </w:r>
            <w:proofErr w:type="spellEnd"/>
            <w:proofErr w:type="gramEnd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 xml:space="preserve"> servicer.</w:t>
            </w:r>
          </w:p>
        </w:tc>
        <w:tc>
          <w:tcPr>
            <w:tcW w:w="1843" w:type="dxa"/>
          </w:tcPr>
          <w:p w14:paraId="1D6A7393" w14:textId="77777777" w:rsidR="00A85E8C" w:rsidRPr="00371B46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764F0AC7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1CF44E9E" w14:textId="77777777" w:rsidR="00A85E8C" w:rsidRPr="00371B46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6378BF6A" w14:textId="77777777" w:rsidR="00A85E8C" w:rsidRPr="00371B46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{Or</w:t>
            </w:r>
          </w:p>
        </w:tc>
        <w:tc>
          <w:tcPr>
            <w:tcW w:w="3513" w:type="dxa"/>
            <w:shd w:val="clear" w:color="auto" w:fill="auto"/>
          </w:tcPr>
          <w:p w14:paraId="2A54324E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++++++++IBAN</w:t>
            </w:r>
          </w:p>
        </w:tc>
        <w:tc>
          <w:tcPr>
            <w:tcW w:w="2061" w:type="dxa"/>
          </w:tcPr>
          <w:p w14:paraId="7B1AAA48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&lt;IBAN&gt;</w:t>
            </w:r>
          </w:p>
        </w:tc>
        <w:tc>
          <w:tcPr>
            <w:tcW w:w="742" w:type="dxa"/>
          </w:tcPr>
          <w:p w14:paraId="49038517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2715A3CA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IBANIdentifier</w:t>
            </w:r>
            <w:proofErr w:type="spellEnd"/>
          </w:p>
        </w:tc>
        <w:tc>
          <w:tcPr>
            <w:tcW w:w="1276" w:type="dxa"/>
          </w:tcPr>
          <w:p w14:paraId="04394D76" w14:textId="77777777" w:rsidR="00A85E8C" w:rsidRPr="00371B46" w:rsidDel="004F413D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255D4983" w14:textId="77777777" w:rsidR="00A85E8C" w:rsidRPr="00371B46" w:rsidRDefault="00A85E8C" w:rsidP="00A85E8C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>International Bank Account Number (IBAN) -</w:t>
            </w:r>
          </w:p>
          <w:p w14:paraId="06D9EF6D" w14:textId="77777777" w:rsidR="00A85E8C" w:rsidRPr="00371B46" w:rsidRDefault="00A85E8C" w:rsidP="00A85E8C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>identifier used internationally by financial</w:t>
            </w:r>
          </w:p>
          <w:p w14:paraId="71C2CAFD" w14:textId="77777777" w:rsidR="00A85E8C" w:rsidRPr="00371B46" w:rsidRDefault="00A85E8C" w:rsidP="00A85E8C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>institutions to uniquely identify the account of a</w:t>
            </w:r>
          </w:p>
          <w:p w14:paraId="58F2340F" w14:textId="77777777" w:rsidR="00A85E8C" w:rsidRPr="00371B46" w:rsidRDefault="00A85E8C" w:rsidP="00A85E8C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proofErr w:type="gramStart"/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>customer</w:t>
            </w:r>
            <w:proofErr w:type="gramEnd"/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>. Further specifications of the format</w:t>
            </w:r>
          </w:p>
          <w:p w14:paraId="5EC40FDE" w14:textId="77777777" w:rsidR="00A85E8C" w:rsidRPr="00371B46" w:rsidRDefault="00A85E8C" w:rsidP="00A85E8C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>and content of the IBAN can be found in the</w:t>
            </w:r>
          </w:p>
          <w:p w14:paraId="22A1B17C" w14:textId="77777777" w:rsidR="00A85E8C" w:rsidRPr="00371B46" w:rsidRDefault="00A85E8C" w:rsidP="00A85E8C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>standard ISO 13616 "Banking and related</w:t>
            </w:r>
          </w:p>
          <w:p w14:paraId="3022A2DC" w14:textId="77777777" w:rsidR="00A85E8C" w:rsidRPr="00371B46" w:rsidRDefault="00A85E8C" w:rsidP="00A85E8C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>financial services -International Bank Account</w:t>
            </w:r>
          </w:p>
          <w:p w14:paraId="3BCEB055" w14:textId="77777777" w:rsidR="00A85E8C" w:rsidRPr="00DB3099" w:rsidRDefault="00A85E8C" w:rsidP="00A85E8C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r w:rsidRPr="00DB3099">
              <w:rPr>
                <w:rFonts w:ascii="Verdana" w:hAnsi="Verdana" w:cs="Arial"/>
                <w:sz w:val="16"/>
                <w:szCs w:val="16"/>
                <w:lang w:eastAsia="da-DK"/>
              </w:rPr>
              <w:t>Number (IBAN)" version 1997-10-01, or later</w:t>
            </w:r>
          </w:p>
          <w:p w14:paraId="034F81A0" w14:textId="77777777" w:rsidR="00A85E8C" w:rsidRPr="00371B46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DB3099">
              <w:rPr>
                <w:rFonts w:ascii="Verdana" w:hAnsi="Verdana" w:cs="Arial"/>
                <w:sz w:val="16"/>
                <w:szCs w:val="16"/>
                <w:lang w:eastAsia="da-DK"/>
              </w:rPr>
              <w:t>revisions</w:t>
            </w:r>
            <w:proofErr w:type="gramEnd"/>
            <w:r w:rsidRPr="00DB3099">
              <w:rPr>
                <w:rFonts w:ascii="Verdana" w:hAnsi="Verdana" w:cs="Arial"/>
                <w:sz w:val="16"/>
                <w:szCs w:val="16"/>
                <w:lang w:eastAsia="da-DK"/>
              </w:rPr>
              <w:t>.</w:t>
            </w:r>
          </w:p>
        </w:tc>
        <w:tc>
          <w:tcPr>
            <w:tcW w:w="1843" w:type="dxa"/>
          </w:tcPr>
          <w:p w14:paraId="1C2C9B50" w14:textId="77777777" w:rsidR="00A85E8C" w:rsidRPr="00371B46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6924C810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515D6668" w14:textId="77777777" w:rsidR="00A85E8C" w:rsidRPr="00371B46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072E9633" w14:textId="77777777" w:rsidR="00A85E8C" w:rsidRPr="00371B46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Or}</w:t>
            </w:r>
          </w:p>
        </w:tc>
        <w:tc>
          <w:tcPr>
            <w:tcW w:w="3513" w:type="dxa"/>
            <w:shd w:val="clear" w:color="auto" w:fill="auto"/>
          </w:tcPr>
          <w:p w14:paraId="2144E404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++++++++</w:t>
            </w:r>
            <w:proofErr w:type="spellStart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Other</w:t>
            </w:r>
            <w:proofErr w:type="spellEnd"/>
          </w:p>
        </w:tc>
        <w:tc>
          <w:tcPr>
            <w:tcW w:w="2061" w:type="dxa"/>
          </w:tcPr>
          <w:p w14:paraId="6AEC3DD9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Othr</w:t>
            </w:r>
            <w:proofErr w:type="spellEnd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040DAA38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1B47C78A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2BBEBE85" w14:textId="77777777" w:rsidR="00A85E8C" w:rsidRPr="00371B46" w:rsidDel="004F413D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4F9FAF6F" w14:textId="77777777" w:rsidR="00A85E8C" w:rsidRPr="00371B46" w:rsidRDefault="00A85E8C" w:rsidP="00A85E8C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>Unique identification of an account, as</w:t>
            </w:r>
          </w:p>
          <w:p w14:paraId="3C1A1B3A" w14:textId="77777777" w:rsidR="00A85E8C" w:rsidRPr="00371B46" w:rsidRDefault="00A85E8C" w:rsidP="00A85E8C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>assigned by the account servicer, using an</w:t>
            </w:r>
          </w:p>
          <w:p w14:paraId="50935B1C" w14:textId="77777777" w:rsidR="00A85E8C" w:rsidRPr="00371B46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proofErr w:type="gramStart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identification</w:t>
            </w:r>
            <w:proofErr w:type="spellEnd"/>
            <w:proofErr w:type="gramEnd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 xml:space="preserve"> </w:t>
            </w:r>
            <w:proofErr w:type="spellStart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scheme</w:t>
            </w:r>
            <w:proofErr w:type="spellEnd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.</w:t>
            </w:r>
          </w:p>
        </w:tc>
        <w:tc>
          <w:tcPr>
            <w:tcW w:w="1843" w:type="dxa"/>
          </w:tcPr>
          <w:p w14:paraId="401B0F3F" w14:textId="77777777" w:rsidR="00A85E8C" w:rsidRPr="00371B46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3528D360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431C0865" w14:textId="77777777" w:rsidR="00A85E8C" w:rsidRPr="00371B46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257AEAD4" w14:textId="77777777" w:rsidR="00A85E8C" w:rsidRPr="00371B46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778F7C36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+++++++++</w:t>
            </w:r>
            <w:proofErr w:type="spellStart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Identification</w:t>
            </w:r>
            <w:proofErr w:type="spellEnd"/>
          </w:p>
        </w:tc>
        <w:tc>
          <w:tcPr>
            <w:tcW w:w="2061" w:type="dxa"/>
          </w:tcPr>
          <w:p w14:paraId="569D2278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&lt;Id&gt;</w:t>
            </w:r>
          </w:p>
        </w:tc>
        <w:tc>
          <w:tcPr>
            <w:tcW w:w="742" w:type="dxa"/>
          </w:tcPr>
          <w:p w14:paraId="6540435D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6D652498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Max35Text</w:t>
            </w:r>
          </w:p>
        </w:tc>
        <w:tc>
          <w:tcPr>
            <w:tcW w:w="1276" w:type="dxa"/>
          </w:tcPr>
          <w:p w14:paraId="5C39C4F1" w14:textId="77777777" w:rsidR="00A85E8C" w:rsidRPr="00371B46" w:rsidDel="004F413D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2F4536C8" w14:textId="77777777" w:rsidR="00A85E8C" w:rsidRPr="00371B46" w:rsidRDefault="00A85E8C" w:rsidP="00A85E8C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>Unique and unambiguous identification for the</w:t>
            </w:r>
          </w:p>
          <w:p w14:paraId="0D535959" w14:textId="77777777" w:rsidR="00A85E8C" w:rsidRPr="00371B46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proofErr w:type="gramStart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account</w:t>
            </w:r>
            <w:proofErr w:type="spellEnd"/>
            <w:proofErr w:type="gramEnd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.</w:t>
            </w:r>
          </w:p>
        </w:tc>
        <w:tc>
          <w:tcPr>
            <w:tcW w:w="1843" w:type="dxa"/>
          </w:tcPr>
          <w:p w14:paraId="519751C5" w14:textId="77777777" w:rsidR="00A85E8C" w:rsidRPr="00371B46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02DA0045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7A41D76C" w14:textId="77777777" w:rsidR="00A85E8C" w:rsidRPr="00371B46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4AF24A5D" w14:textId="77777777" w:rsidR="00A85E8C" w:rsidRPr="00371B46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</w:p>
        </w:tc>
        <w:tc>
          <w:tcPr>
            <w:tcW w:w="3513" w:type="dxa"/>
            <w:shd w:val="clear" w:color="auto" w:fill="auto"/>
          </w:tcPr>
          <w:p w14:paraId="4C1B9CA3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+++++++++</w:t>
            </w:r>
            <w:proofErr w:type="spellStart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SchemeName</w:t>
            </w:r>
            <w:proofErr w:type="spellEnd"/>
          </w:p>
        </w:tc>
        <w:tc>
          <w:tcPr>
            <w:tcW w:w="2061" w:type="dxa"/>
          </w:tcPr>
          <w:p w14:paraId="5A5504A9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SchmeNm</w:t>
            </w:r>
            <w:proofErr w:type="spellEnd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0AA0B35F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520DED2C" w14:textId="77777777" w:rsidR="00A85E8C" w:rsidRPr="00371B46" w:rsidRDefault="00A85E8C" w:rsidP="00A85E8C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val="da-DK" w:eastAsia="da-DK"/>
              </w:rPr>
            </w:pPr>
            <w:proofErr w:type="spellStart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Choice</w:t>
            </w:r>
            <w:proofErr w:type="spellEnd"/>
          </w:p>
          <w:p w14:paraId="7B508A85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5BDF12D7" w14:textId="77777777" w:rsidR="00A85E8C" w:rsidRPr="00371B46" w:rsidDel="004F413D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17E2AC22" w14:textId="77777777" w:rsidR="00A85E8C" w:rsidRPr="00371B46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>Name of the identification scheme.</w:t>
            </w:r>
          </w:p>
        </w:tc>
        <w:tc>
          <w:tcPr>
            <w:tcW w:w="1843" w:type="dxa"/>
          </w:tcPr>
          <w:p w14:paraId="6DF248A6" w14:textId="77777777" w:rsidR="00A85E8C" w:rsidRPr="00371B46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</w:p>
        </w:tc>
      </w:tr>
      <w:tr w:rsidR="00A85E8C" w:rsidRPr="0067564C" w14:paraId="5014B11D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00490334" w14:textId="77777777" w:rsidR="00A85E8C" w:rsidRPr="00371B46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0C0C94D9" w14:textId="77777777" w:rsidR="00A85E8C" w:rsidRPr="00371B46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{Or</w:t>
            </w:r>
          </w:p>
        </w:tc>
        <w:tc>
          <w:tcPr>
            <w:tcW w:w="3513" w:type="dxa"/>
            <w:shd w:val="clear" w:color="auto" w:fill="auto"/>
          </w:tcPr>
          <w:p w14:paraId="59B700B9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++++++++++Code</w:t>
            </w:r>
          </w:p>
        </w:tc>
        <w:tc>
          <w:tcPr>
            <w:tcW w:w="2061" w:type="dxa"/>
          </w:tcPr>
          <w:p w14:paraId="5CA39620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&lt;Cd&gt;</w:t>
            </w:r>
          </w:p>
        </w:tc>
        <w:tc>
          <w:tcPr>
            <w:tcW w:w="742" w:type="dxa"/>
          </w:tcPr>
          <w:p w14:paraId="0AC33BBF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7ED7B3FF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Code</w:t>
            </w:r>
          </w:p>
        </w:tc>
        <w:tc>
          <w:tcPr>
            <w:tcW w:w="1276" w:type="dxa"/>
          </w:tcPr>
          <w:p w14:paraId="342144E2" w14:textId="77777777" w:rsidR="00A85E8C" w:rsidRPr="00371B46" w:rsidDel="004F413D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7B5C66B1" w14:textId="77777777" w:rsidR="00A85E8C" w:rsidRPr="00371B46" w:rsidRDefault="00A85E8C" w:rsidP="00A85E8C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>Name of the identification scheme, in a coded</w:t>
            </w:r>
          </w:p>
          <w:p w14:paraId="22DC9747" w14:textId="77777777" w:rsidR="00A85E8C" w:rsidRPr="00371B46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>form</w:t>
            </w:r>
            <w:proofErr w:type="gramEnd"/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 xml:space="preserve"> as published in an external list.</w:t>
            </w:r>
          </w:p>
        </w:tc>
        <w:tc>
          <w:tcPr>
            <w:tcW w:w="1843" w:type="dxa"/>
          </w:tcPr>
          <w:p w14:paraId="03A445C1" w14:textId="77777777" w:rsidR="00A85E8C" w:rsidRPr="00371B46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BBAN</w:t>
            </w:r>
          </w:p>
        </w:tc>
      </w:tr>
      <w:tr w:rsidR="00A85E8C" w:rsidRPr="0067564C" w14:paraId="4D971765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44DB819F" w14:textId="77777777" w:rsidR="00A85E8C" w:rsidRPr="00371B46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340893AB" w14:textId="77777777" w:rsidR="00A85E8C" w:rsidRPr="00371B46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  <w:highlight w:val="yellow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Or}</w:t>
            </w:r>
          </w:p>
        </w:tc>
        <w:tc>
          <w:tcPr>
            <w:tcW w:w="3513" w:type="dxa"/>
            <w:shd w:val="clear" w:color="auto" w:fill="auto"/>
          </w:tcPr>
          <w:p w14:paraId="4815D7F8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++++++++++</w:t>
            </w:r>
            <w:proofErr w:type="spellStart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Proprietary</w:t>
            </w:r>
            <w:proofErr w:type="spellEnd"/>
          </w:p>
        </w:tc>
        <w:tc>
          <w:tcPr>
            <w:tcW w:w="2061" w:type="dxa"/>
          </w:tcPr>
          <w:p w14:paraId="090B1E90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Prtry</w:t>
            </w:r>
            <w:proofErr w:type="spellEnd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0AA02925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4"/>
                <w:szCs w:val="14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3D573813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Max35Text</w:t>
            </w:r>
          </w:p>
        </w:tc>
        <w:tc>
          <w:tcPr>
            <w:tcW w:w="1276" w:type="dxa"/>
          </w:tcPr>
          <w:p w14:paraId="560EFD41" w14:textId="77777777" w:rsidR="00A85E8C" w:rsidRPr="00371B46" w:rsidDel="004F413D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181683FA" w14:textId="77777777" w:rsidR="00A85E8C" w:rsidRPr="00371B46" w:rsidRDefault="00A85E8C" w:rsidP="00A85E8C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r w:rsidRPr="00371B46">
              <w:rPr>
                <w:rFonts w:ascii="Verdana" w:hAnsi="Verdana" w:cs="Arial"/>
                <w:sz w:val="16"/>
                <w:szCs w:val="16"/>
                <w:lang w:eastAsia="da-DK"/>
              </w:rPr>
              <w:t>Name of the identification scheme, in a free</w:t>
            </w:r>
          </w:p>
          <w:p w14:paraId="32D1CDBC" w14:textId="77777777" w:rsidR="00A85E8C" w:rsidRPr="00371B46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proofErr w:type="gramStart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>text</w:t>
            </w:r>
            <w:proofErr w:type="spellEnd"/>
            <w:proofErr w:type="gramEnd"/>
            <w:r w:rsidRPr="00371B46">
              <w:rPr>
                <w:rFonts w:ascii="Verdana" w:hAnsi="Verdana" w:cs="Arial"/>
                <w:sz w:val="16"/>
                <w:szCs w:val="16"/>
                <w:lang w:val="da-DK" w:eastAsia="da-DK"/>
              </w:rPr>
              <w:t xml:space="preserve"> form.</w:t>
            </w:r>
          </w:p>
        </w:tc>
        <w:tc>
          <w:tcPr>
            <w:tcW w:w="1843" w:type="dxa"/>
          </w:tcPr>
          <w:p w14:paraId="35CE7CD0" w14:textId="5794D1C6" w:rsidR="00A85E8C" w:rsidRPr="00371B46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  <w:highlight w:val="yellow"/>
              </w:rPr>
            </w:pPr>
            <w:r w:rsidRPr="002C6077">
              <w:rPr>
                <w:rFonts w:ascii="Verdana" w:hAnsi="Verdana" w:cs="Arial"/>
                <w:sz w:val="16"/>
                <w:szCs w:val="16"/>
                <w:lang w:eastAsia="da-DK"/>
              </w:rPr>
              <w:t>E.</w:t>
            </w:r>
            <w:r>
              <w:rPr>
                <w:rFonts w:ascii="Verdana" w:hAnsi="Verdana" w:cs="Arial"/>
                <w:sz w:val="16"/>
                <w:szCs w:val="16"/>
                <w:lang w:eastAsia="da-DK"/>
              </w:rPr>
              <w:t>g.</w:t>
            </w:r>
            <w:r w:rsidRPr="002C6077">
              <w:rPr>
                <w:rFonts w:ascii="Verdana" w:hAnsi="Verdana" w:cs="Arial"/>
                <w:sz w:val="16"/>
                <w:szCs w:val="16"/>
                <w:lang w:eastAsia="da-DK"/>
              </w:rPr>
              <w:t xml:space="preserve"> OCR</w:t>
            </w:r>
          </w:p>
        </w:tc>
      </w:tr>
      <w:tr w:rsidR="00A85E8C" w:rsidRPr="0067564C" w14:paraId="1EB698C0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386963BF" w14:textId="77777777" w:rsidR="00A85E8C" w:rsidRPr="00371B46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3112A1">
              <w:rPr>
                <w:rFonts w:ascii="Verdana" w:hAnsi="Verdana" w:cs="Arial"/>
                <w:sz w:val="16"/>
                <w:szCs w:val="16"/>
              </w:rPr>
              <w:t>2.186</w:t>
            </w:r>
          </w:p>
        </w:tc>
        <w:tc>
          <w:tcPr>
            <w:tcW w:w="574" w:type="dxa"/>
          </w:tcPr>
          <w:p w14:paraId="3E245900" w14:textId="77777777" w:rsidR="00A85E8C" w:rsidRPr="00371B46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  <w:lang w:val="da-DK" w:eastAsia="da-DK"/>
              </w:rPr>
            </w:pPr>
          </w:p>
        </w:tc>
        <w:tc>
          <w:tcPr>
            <w:tcW w:w="3513" w:type="dxa"/>
            <w:shd w:val="clear" w:color="auto" w:fill="auto"/>
          </w:tcPr>
          <w:p w14:paraId="13771AD6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  <w:lang w:val="da-DK"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UltimateCreditor</w:t>
            </w:r>
            <w:proofErr w:type="spellEnd"/>
          </w:p>
        </w:tc>
        <w:tc>
          <w:tcPr>
            <w:tcW w:w="2061" w:type="dxa"/>
          </w:tcPr>
          <w:p w14:paraId="5B4D424E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  <w:lang w:val="da-DK"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UltmtCdtr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3DF59DE0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  <w:lang w:val="da-DK"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12B677AA" w14:textId="77777777" w:rsidR="00A85E8C" w:rsidRPr="00C514C8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Party</w:t>
            </w:r>
          </w:p>
          <w:p w14:paraId="7D196DB3" w14:textId="77777777" w:rsidR="00A85E8C" w:rsidRPr="00C514C8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Identification</w:t>
            </w:r>
            <w:proofErr w:type="spellEnd"/>
          </w:p>
          <w:p w14:paraId="53926E07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  <w:lang w:val="da-DK"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3393E214" w14:textId="77777777" w:rsidR="00A85E8C" w:rsidRPr="00371B46" w:rsidDel="004F413D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4B54E372" w14:textId="77777777" w:rsidR="00A85E8C" w:rsidRPr="00C514C8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Ultimate party to which an amount of</w:t>
            </w:r>
          </w:p>
          <w:p w14:paraId="12A65F83" w14:textId="77777777" w:rsidR="00A85E8C" w:rsidRPr="00371B46" w:rsidRDefault="00A85E8C" w:rsidP="00A85E8C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proofErr w:type="spellStart"/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money</w:t>
            </w:r>
            <w:proofErr w:type="spellEnd"/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 is due.</w:t>
            </w:r>
          </w:p>
        </w:tc>
        <w:tc>
          <w:tcPr>
            <w:tcW w:w="1843" w:type="dxa"/>
          </w:tcPr>
          <w:p w14:paraId="13AAE8ED" w14:textId="77777777" w:rsidR="00A85E8C" w:rsidRPr="007B6D7F" w:rsidDel="007B6D7F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  <w:lang w:eastAsia="da-DK"/>
              </w:rPr>
            </w:pPr>
          </w:p>
        </w:tc>
      </w:tr>
      <w:tr w:rsidR="00A85E8C" w:rsidRPr="0067564C" w14:paraId="49D693B5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5E0ED09F" w14:textId="77777777" w:rsidR="00A85E8C" w:rsidRPr="00371B46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7966398D" w14:textId="77777777" w:rsidR="00A85E8C" w:rsidRPr="00371B46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  <w:lang w:val="da-DK" w:eastAsia="da-DK"/>
              </w:rPr>
            </w:pPr>
          </w:p>
        </w:tc>
        <w:tc>
          <w:tcPr>
            <w:tcW w:w="3513" w:type="dxa"/>
            <w:shd w:val="clear" w:color="auto" w:fill="auto"/>
          </w:tcPr>
          <w:p w14:paraId="61BAD599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  <w:lang w:val="da-DK"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Name</w:t>
            </w:r>
            <w:proofErr w:type="spellEnd"/>
          </w:p>
        </w:tc>
        <w:tc>
          <w:tcPr>
            <w:tcW w:w="2061" w:type="dxa"/>
          </w:tcPr>
          <w:p w14:paraId="57A146B1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  <w:lang w:val="da-DK"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&lt;Nm&gt;</w:t>
            </w:r>
          </w:p>
        </w:tc>
        <w:tc>
          <w:tcPr>
            <w:tcW w:w="742" w:type="dxa"/>
          </w:tcPr>
          <w:p w14:paraId="6121D4A8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  <w:lang w:val="da-DK"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69E8217F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  <w:lang w:val="da-DK"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Max140Text</w:t>
            </w:r>
          </w:p>
        </w:tc>
        <w:tc>
          <w:tcPr>
            <w:tcW w:w="1276" w:type="dxa"/>
          </w:tcPr>
          <w:p w14:paraId="0959F7A1" w14:textId="77777777" w:rsidR="00A85E8C" w:rsidRPr="00371B46" w:rsidDel="004F413D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5B7DA3F1" w14:textId="77777777" w:rsidR="00A85E8C" w:rsidRPr="00C514C8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Name of the account, assigned by the</w:t>
            </w:r>
          </w:p>
          <w:p w14:paraId="7E074730" w14:textId="77777777" w:rsidR="00A85E8C" w:rsidRPr="00C514C8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account servicing institution in</w:t>
            </w:r>
          </w:p>
          <w:p w14:paraId="7842F931" w14:textId="77777777" w:rsidR="00A85E8C" w:rsidRPr="00C514C8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agreement with the account owner in</w:t>
            </w:r>
          </w:p>
          <w:p w14:paraId="3C5EB746" w14:textId="77777777" w:rsidR="00A85E8C" w:rsidRPr="00C514C8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C514C8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order to provide an additional means of</w:t>
            </w:r>
          </w:p>
          <w:p w14:paraId="18A9D69E" w14:textId="77777777" w:rsidR="00A85E8C" w:rsidRPr="00371B46" w:rsidRDefault="00A85E8C" w:rsidP="00A85E8C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proofErr w:type="spellStart"/>
            <w:proofErr w:type="gram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identification</w:t>
            </w:r>
            <w:proofErr w:type="spellEnd"/>
            <w:proofErr w:type="gram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 of the </w:t>
            </w:r>
            <w:proofErr w:type="spellStart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account</w:t>
            </w:r>
            <w:proofErr w:type="spellEnd"/>
            <w:r w:rsidRPr="00C514C8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.</w:t>
            </w:r>
          </w:p>
        </w:tc>
        <w:tc>
          <w:tcPr>
            <w:tcW w:w="1843" w:type="dxa"/>
          </w:tcPr>
          <w:p w14:paraId="469B2B3D" w14:textId="77777777" w:rsidR="00A85E8C" w:rsidRPr="007B6D7F" w:rsidDel="007B6D7F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  <w:lang w:eastAsia="da-DK"/>
              </w:rPr>
            </w:pPr>
          </w:p>
        </w:tc>
      </w:tr>
      <w:tr w:rsidR="00A85E8C" w:rsidRPr="0067564C" w14:paraId="0A174569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47ED6AB5" w14:textId="77777777" w:rsidR="00A85E8C" w:rsidRPr="00371B46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  <w:tc>
          <w:tcPr>
            <w:tcW w:w="574" w:type="dxa"/>
          </w:tcPr>
          <w:p w14:paraId="7A23876E" w14:textId="77777777" w:rsidR="00A85E8C" w:rsidRPr="00371B46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  <w:lang w:val="da-DK" w:eastAsia="da-DK"/>
              </w:rPr>
            </w:pPr>
          </w:p>
        </w:tc>
        <w:tc>
          <w:tcPr>
            <w:tcW w:w="3513" w:type="dxa"/>
            <w:shd w:val="clear" w:color="auto" w:fill="auto"/>
          </w:tcPr>
          <w:p w14:paraId="400F7375" w14:textId="77777777" w:rsidR="00A85E8C" w:rsidRPr="00D069D0" w:rsidRDefault="00A85E8C" w:rsidP="00A85E8C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2BCD29F2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  <w:lang w:val="da-DK" w:eastAsia="da-DK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++++++++</w:t>
            </w:r>
            <w:proofErr w:type="spellStart"/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</w:tcPr>
          <w:p w14:paraId="78CEE59A" w14:textId="77777777" w:rsidR="00A85E8C" w:rsidRPr="00D069D0" w:rsidRDefault="00A85E8C" w:rsidP="00A85E8C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344B4A18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  <w:lang w:val="da-DK" w:eastAsia="da-DK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drL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proofErr w:type="spellEnd"/>
            <w:r w:rsidRPr="00D069D0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47664C04" w14:textId="77777777" w:rsidR="00A85E8C" w:rsidRPr="00D069D0" w:rsidRDefault="00A85E8C" w:rsidP="00A85E8C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3A7F125D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  <w:lang w:val="da-DK" w:eastAsia="da-DK"/>
              </w:rPr>
            </w:pP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D069D0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87" w:type="dxa"/>
          </w:tcPr>
          <w:p w14:paraId="37F05C9E" w14:textId="77777777" w:rsidR="00A85E8C" w:rsidRPr="00D069D0" w:rsidRDefault="00A85E8C" w:rsidP="00A85E8C">
            <w:pPr>
              <w:spacing w:before="11" w:line="260" w:lineRule="exact"/>
              <w:rPr>
                <w:rFonts w:ascii="Verdana" w:hAnsi="Verdana"/>
                <w:sz w:val="16"/>
                <w:szCs w:val="16"/>
              </w:rPr>
            </w:pPr>
          </w:p>
          <w:p w14:paraId="1B1DE348" w14:textId="77777777" w:rsidR="00A85E8C" w:rsidRPr="00371B46" w:rsidRDefault="00A85E8C" w:rsidP="00A85E8C">
            <w:pPr>
              <w:spacing w:before="8" w:line="170" w:lineRule="exact"/>
              <w:rPr>
                <w:rFonts w:ascii="Verdana" w:hAnsi="Verdana" w:cs="Arial"/>
                <w:sz w:val="16"/>
                <w:szCs w:val="16"/>
                <w:lang w:val="da-DK" w:eastAsia="da-DK"/>
              </w:rPr>
            </w:pP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64A4F860" w14:textId="77777777" w:rsidR="00A85E8C" w:rsidRPr="00371B46" w:rsidDel="004F413D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27D9760F" w14:textId="77777777" w:rsidR="00A85E8C" w:rsidRPr="00D069D0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D069D0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z w:val="16"/>
                <w:szCs w:val="16"/>
              </w:rPr>
              <w:t>l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D069D0">
              <w:rPr>
                <w:rFonts w:ascii="Verdana" w:hAnsi="Verdana" w:cs="Arial"/>
                <w:sz w:val="16"/>
                <w:szCs w:val="16"/>
              </w:rPr>
              <w:t>d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z w:val="16"/>
                <w:szCs w:val="16"/>
              </w:rPr>
              <w:t>a</w:t>
            </w:r>
          </w:p>
          <w:p w14:paraId="5C92E89A" w14:textId="77777777" w:rsidR="00A85E8C" w:rsidRPr="00371B46" w:rsidRDefault="00A85E8C" w:rsidP="00A85E8C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  <w:lang w:eastAsia="da-DK"/>
              </w:rPr>
            </w:pPr>
            <w:proofErr w:type="gramStart"/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z w:val="16"/>
                <w:szCs w:val="16"/>
              </w:rPr>
              <w:t>c</w:t>
            </w:r>
            <w:proofErr w:type="gramEnd"/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addres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ne</w:t>
            </w:r>
            <w:r w:rsidRPr="00D069D0">
              <w:rPr>
                <w:rFonts w:ascii="Verdana" w:hAnsi="Verdana" w:cs="Arial"/>
                <w:sz w:val="16"/>
                <w:szCs w:val="16"/>
              </w:rPr>
              <w:t>d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l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D069D0">
              <w:rPr>
                <w:rFonts w:ascii="Verdana" w:hAnsi="Verdana" w:cs="Arial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es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ha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D069D0">
              <w:rPr>
                <w:rFonts w:ascii="Verdana" w:hAnsi="Verdana" w:cs="Arial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pre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z w:val="16"/>
                <w:szCs w:val="16"/>
              </w:rPr>
              <w:t>d in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D069D0">
              <w:rPr>
                <w:rFonts w:ascii="Verdana" w:hAnsi="Verdana" w:cs="Arial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for</w:t>
            </w:r>
            <w:r w:rsidRPr="00D069D0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D069D0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D069D0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D069D0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D069D0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D069D0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0AF23CE8" w14:textId="77777777" w:rsidR="00A85E8C" w:rsidRPr="007B6D7F" w:rsidDel="007B6D7F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  <w:lang w:eastAsia="da-DK"/>
              </w:rPr>
            </w:pPr>
          </w:p>
        </w:tc>
      </w:tr>
      <w:tr w:rsidR="00A85E8C" w:rsidRPr="0067564C" w14:paraId="7658B624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39CE784E" w14:textId="77777777" w:rsidR="00A85E8C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2.192</w:t>
            </w:r>
          </w:p>
        </w:tc>
        <w:tc>
          <w:tcPr>
            <w:tcW w:w="574" w:type="dxa"/>
          </w:tcPr>
          <w:p w14:paraId="40EA13CA" w14:textId="77777777" w:rsidR="00A85E8C" w:rsidRPr="0067564C" w:rsidRDefault="00A85E8C" w:rsidP="00A85E8C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513" w:type="dxa"/>
            <w:shd w:val="clear" w:color="auto" w:fill="auto"/>
          </w:tcPr>
          <w:p w14:paraId="6F0602D9" w14:textId="77777777" w:rsidR="00A85E8C" w:rsidRPr="0067564C" w:rsidRDefault="00A85E8C" w:rsidP="00A85E8C">
            <w:pPr>
              <w:spacing w:before="3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DebtorAgent</w:t>
            </w:r>
            <w:proofErr w:type="spellEnd"/>
          </w:p>
        </w:tc>
        <w:tc>
          <w:tcPr>
            <w:tcW w:w="2061" w:type="dxa"/>
          </w:tcPr>
          <w:p w14:paraId="54A83033" w14:textId="77777777" w:rsidR="00A85E8C" w:rsidRPr="0067564C" w:rsidRDefault="00A85E8C" w:rsidP="00A85E8C">
            <w:pPr>
              <w:spacing w:before="3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DbtrAgt</w:t>
            </w:r>
            <w:proofErr w:type="spell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534DE79F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6EBBA975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Financial</w:t>
            </w:r>
          </w:p>
          <w:p w14:paraId="3060E085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Institution</w:t>
            </w:r>
          </w:p>
          <w:p w14:paraId="0F922144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Identification</w:t>
            </w:r>
            <w:proofErr w:type="spellEnd"/>
          </w:p>
          <w:p w14:paraId="7412E419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13C58E58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1CF271CE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Financial institution servicing an account</w:t>
            </w:r>
          </w:p>
          <w:p w14:paraId="1C04A948" w14:textId="77777777" w:rsidR="00A85E8C" w:rsidRPr="0067564C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for</w:t>
            </w:r>
            <w:proofErr w:type="gramEnd"/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the debtor.</w:t>
            </w:r>
          </w:p>
        </w:tc>
        <w:tc>
          <w:tcPr>
            <w:tcW w:w="1843" w:type="dxa"/>
          </w:tcPr>
          <w:p w14:paraId="79DEE088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A85E8C" w:rsidRPr="0067564C" w14:paraId="135C72D6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44508348" w14:textId="77777777" w:rsidR="00A85E8C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5FC932E7" w14:textId="77777777" w:rsidR="00A85E8C" w:rsidRPr="0067564C" w:rsidRDefault="00A85E8C" w:rsidP="00A85E8C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513" w:type="dxa"/>
            <w:shd w:val="clear" w:color="auto" w:fill="auto"/>
          </w:tcPr>
          <w:p w14:paraId="44B2A847" w14:textId="77777777" w:rsidR="00A85E8C" w:rsidRPr="0067564C" w:rsidRDefault="00A85E8C" w:rsidP="00A85E8C">
            <w:pPr>
              <w:spacing w:before="3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FinancialInstitutionIdentification</w:t>
            </w:r>
            <w:proofErr w:type="spellEnd"/>
          </w:p>
        </w:tc>
        <w:tc>
          <w:tcPr>
            <w:tcW w:w="2061" w:type="dxa"/>
          </w:tcPr>
          <w:p w14:paraId="14EE75E6" w14:textId="77777777" w:rsidR="00A85E8C" w:rsidRPr="0067564C" w:rsidRDefault="00A85E8C" w:rsidP="00A85E8C">
            <w:pPr>
              <w:spacing w:before="3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FinInstnId</w:t>
            </w:r>
            <w:proofErr w:type="spell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1B2DC4AF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45DF3608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1F289D30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7422EA77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Unique and unambiguous identifier of a</w:t>
            </w:r>
          </w:p>
          <w:p w14:paraId="7A89C1A0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financial institution, as assigned under</w:t>
            </w:r>
          </w:p>
          <w:p w14:paraId="11D614A2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an internationally 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recognised</w:t>
            </w:r>
            <w:proofErr w:type="spellEnd"/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or</w:t>
            </w:r>
          </w:p>
          <w:p w14:paraId="5CE247EB" w14:textId="77777777" w:rsidR="00A85E8C" w:rsidRPr="0067564C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proofErr w:type="gram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proprietary</w:t>
            </w:r>
            <w:proofErr w:type="spellEnd"/>
            <w:proofErr w:type="gram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 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identification</w:t>
            </w:r>
            <w:proofErr w:type="spell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 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scheme</w:t>
            </w:r>
            <w:proofErr w:type="spell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.</w:t>
            </w:r>
          </w:p>
        </w:tc>
        <w:tc>
          <w:tcPr>
            <w:tcW w:w="1843" w:type="dxa"/>
          </w:tcPr>
          <w:p w14:paraId="6FEDDDA2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A85E8C" w:rsidRPr="0067564C" w14:paraId="340B0D69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5CAE2D45" w14:textId="77777777" w:rsidR="00A85E8C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210B8C61" w14:textId="77777777" w:rsidR="00A85E8C" w:rsidRPr="0067564C" w:rsidRDefault="00A85E8C" w:rsidP="00A85E8C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513" w:type="dxa"/>
            <w:shd w:val="clear" w:color="auto" w:fill="auto"/>
          </w:tcPr>
          <w:p w14:paraId="531536AF" w14:textId="77777777" w:rsidR="00A85E8C" w:rsidRPr="0067564C" w:rsidRDefault="00A85E8C" w:rsidP="00A85E8C">
            <w:pPr>
              <w:spacing w:before="3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++++++++BIC</w:t>
            </w:r>
          </w:p>
        </w:tc>
        <w:tc>
          <w:tcPr>
            <w:tcW w:w="2061" w:type="dxa"/>
          </w:tcPr>
          <w:p w14:paraId="6FDFC26B" w14:textId="77777777" w:rsidR="00A85E8C" w:rsidRPr="0067564C" w:rsidRDefault="00A85E8C" w:rsidP="00A85E8C">
            <w:pPr>
              <w:spacing w:before="3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&lt;BIC&gt;</w:t>
            </w:r>
          </w:p>
        </w:tc>
        <w:tc>
          <w:tcPr>
            <w:tcW w:w="742" w:type="dxa"/>
          </w:tcPr>
          <w:p w14:paraId="763283D2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0AF8005C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BICIdentifier</w:t>
            </w:r>
            <w:proofErr w:type="spellEnd"/>
          </w:p>
        </w:tc>
        <w:tc>
          <w:tcPr>
            <w:tcW w:w="1276" w:type="dxa"/>
          </w:tcPr>
          <w:p w14:paraId="673280A4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177E0EC3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Bank Identifier Code. Code allocated to</w:t>
            </w:r>
          </w:p>
          <w:p w14:paraId="5A0919FE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financial institutions by the Registration</w:t>
            </w:r>
          </w:p>
          <w:p w14:paraId="2A37063B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Authority, under an international</w:t>
            </w:r>
          </w:p>
          <w:p w14:paraId="1BF6E0EC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identification scheme, as described in</w:t>
            </w:r>
          </w:p>
          <w:p w14:paraId="691F8F41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the latest version of the standard ISO</w:t>
            </w:r>
          </w:p>
          <w:p w14:paraId="7AC7A26D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9362 Banking (Banking</w:t>
            </w:r>
          </w:p>
          <w:p w14:paraId="57AF2C6D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telecommunication messages, Bank</w:t>
            </w:r>
          </w:p>
          <w:p w14:paraId="7648431C" w14:textId="77777777" w:rsidR="00A85E8C" w:rsidRPr="0067564C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Identifier Codes).</w:t>
            </w:r>
          </w:p>
        </w:tc>
        <w:tc>
          <w:tcPr>
            <w:tcW w:w="1843" w:type="dxa"/>
          </w:tcPr>
          <w:p w14:paraId="4D43907E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A85E8C" w:rsidRPr="0067564C" w14:paraId="61C32BE5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270E549B" w14:textId="77777777" w:rsidR="00A85E8C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2.193</w:t>
            </w:r>
          </w:p>
        </w:tc>
        <w:tc>
          <w:tcPr>
            <w:tcW w:w="574" w:type="dxa"/>
          </w:tcPr>
          <w:p w14:paraId="6BD08184" w14:textId="77777777" w:rsidR="00A85E8C" w:rsidRPr="0067564C" w:rsidRDefault="00A85E8C" w:rsidP="00A85E8C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513" w:type="dxa"/>
            <w:shd w:val="clear" w:color="auto" w:fill="auto"/>
          </w:tcPr>
          <w:p w14:paraId="3905A289" w14:textId="77777777" w:rsidR="00A85E8C" w:rsidRPr="0067564C" w:rsidRDefault="00A85E8C" w:rsidP="00A85E8C">
            <w:pPr>
              <w:spacing w:before="3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CreditorAgent</w:t>
            </w:r>
            <w:proofErr w:type="spellEnd"/>
          </w:p>
        </w:tc>
        <w:tc>
          <w:tcPr>
            <w:tcW w:w="2061" w:type="dxa"/>
          </w:tcPr>
          <w:p w14:paraId="283925BB" w14:textId="77777777" w:rsidR="00A85E8C" w:rsidRPr="0067564C" w:rsidRDefault="00A85E8C" w:rsidP="00A85E8C">
            <w:pPr>
              <w:spacing w:before="3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CdtrAgt</w:t>
            </w:r>
            <w:proofErr w:type="spell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3369471C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68D9BE48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Financial</w:t>
            </w:r>
          </w:p>
          <w:p w14:paraId="0465CA71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Institution</w:t>
            </w:r>
          </w:p>
          <w:p w14:paraId="5014154F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Identification</w:t>
            </w:r>
            <w:proofErr w:type="spellEnd"/>
          </w:p>
          <w:p w14:paraId="2D8263BF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7E396D60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7C25F7A7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Financial institution servicing an account</w:t>
            </w:r>
          </w:p>
          <w:p w14:paraId="579AC491" w14:textId="77777777" w:rsidR="00A85E8C" w:rsidRPr="0067564C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for</w:t>
            </w:r>
            <w:proofErr w:type="gramEnd"/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the creditor.</w:t>
            </w:r>
          </w:p>
        </w:tc>
        <w:tc>
          <w:tcPr>
            <w:tcW w:w="1843" w:type="dxa"/>
          </w:tcPr>
          <w:p w14:paraId="6773D51A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A85E8C" w:rsidRPr="0067564C" w14:paraId="0FBA7720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1777EE26" w14:textId="77777777" w:rsidR="00A85E8C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6EF7E83E" w14:textId="77777777" w:rsidR="00A85E8C" w:rsidRPr="0067564C" w:rsidRDefault="00A85E8C" w:rsidP="00A85E8C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513" w:type="dxa"/>
            <w:shd w:val="clear" w:color="auto" w:fill="auto"/>
          </w:tcPr>
          <w:p w14:paraId="37957475" w14:textId="77777777" w:rsidR="00A85E8C" w:rsidRPr="0067564C" w:rsidRDefault="00A85E8C" w:rsidP="00A85E8C">
            <w:pPr>
              <w:spacing w:before="3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FinancialInstitutionIdentification</w:t>
            </w:r>
            <w:proofErr w:type="spellEnd"/>
          </w:p>
        </w:tc>
        <w:tc>
          <w:tcPr>
            <w:tcW w:w="2061" w:type="dxa"/>
          </w:tcPr>
          <w:p w14:paraId="7BA16F90" w14:textId="77777777" w:rsidR="00A85E8C" w:rsidRPr="0067564C" w:rsidRDefault="00A85E8C" w:rsidP="00A85E8C">
            <w:pPr>
              <w:spacing w:before="3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FinInstnId</w:t>
            </w:r>
            <w:proofErr w:type="spell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7B41D6F4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27E0415C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61381D7E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40D05805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Unique and unambiguous identifier of a</w:t>
            </w:r>
          </w:p>
          <w:p w14:paraId="13CD8B37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financial institution, as assigned under</w:t>
            </w:r>
          </w:p>
          <w:p w14:paraId="4F6276D3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an internationally 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recognised</w:t>
            </w:r>
            <w:proofErr w:type="spellEnd"/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or</w:t>
            </w:r>
          </w:p>
          <w:p w14:paraId="0F755F30" w14:textId="77777777" w:rsidR="00A85E8C" w:rsidRPr="0067564C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proofErr w:type="gram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proprietary</w:t>
            </w:r>
            <w:proofErr w:type="spellEnd"/>
            <w:proofErr w:type="gram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 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identification</w:t>
            </w:r>
            <w:proofErr w:type="spell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 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scheme</w:t>
            </w:r>
            <w:proofErr w:type="spell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.</w:t>
            </w:r>
          </w:p>
        </w:tc>
        <w:tc>
          <w:tcPr>
            <w:tcW w:w="1843" w:type="dxa"/>
          </w:tcPr>
          <w:p w14:paraId="24D16272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A85E8C" w:rsidRPr="0067564C" w14:paraId="03899090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7F78B394" w14:textId="77777777" w:rsidR="00A85E8C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74" w:type="dxa"/>
          </w:tcPr>
          <w:p w14:paraId="548E345E" w14:textId="77777777" w:rsidR="00A85E8C" w:rsidRPr="0067564C" w:rsidRDefault="00A85E8C" w:rsidP="00A85E8C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513" w:type="dxa"/>
            <w:shd w:val="clear" w:color="auto" w:fill="auto"/>
          </w:tcPr>
          <w:p w14:paraId="6E7BE0DF" w14:textId="77777777" w:rsidR="00A85E8C" w:rsidRPr="0067564C" w:rsidRDefault="00A85E8C" w:rsidP="00A85E8C">
            <w:pPr>
              <w:spacing w:before="3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++++++++BIC</w:t>
            </w:r>
          </w:p>
        </w:tc>
        <w:tc>
          <w:tcPr>
            <w:tcW w:w="2061" w:type="dxa"/>
          </w:tcPr>
          <w:p w14:paraId="216ECC57" w14:textId="77777777" w:rsidR="00A85E8C" w:rsidRPr="0067564C" w:rsidRDefault="00A85E8C" w:rsidP="00A85E8C">
            <w:pPr>
              <w:spacing w:before="3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&lt;BIC&gt;</w:t>
            </w:r>
          </w:p>
        </w:tc>
        <w:tc>
          <w:tcPr>
            <w:tcW w:w="742" w:type="dxa"/>
          </w:tcPr>
          <w:p w14:paraId="32A1ECDD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0908AA2A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BICIdentifier</w:t>
            </w:r>
            <w:proofErr w:type="spellEnd"/>
          </w:p>
        </w:tc>
        <w:tc>
          <w:tcPr>
            <w:tcW w:w="1276" w:type="dxa"/>
          </w:tcPr>
          <w:p w14:paraId="2C74B280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13F0968B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Bank Identifier Code. Code allocated to</w:t>
            </w:r>
          </w:p>
          <w:p w14:paraId="0FCC1543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financial institutions by the Registration</w:t>
            </w:r>
          </w:p>
          <w:p w14:paraId="235858C0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Authority, under an international</w:t>
            </w:r>
          </w:p>
          <w:p w14:paraId="0F517414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identification scheme, as described in</w:t>
            </w:r>
          </w:p>
          <w:p w14:paraId="42DECAD4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the latest version of the standard ISO</w:t>
            </w:r>
          </w:p>
          <w:p w14:paraId="7817FD41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9362 Banking (Banking</w:t>
            </w:r>
          </w:p>
          <w:p w14:paraId="4B5BA970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telecommunication messages, Bank</w:t>
            </w:r>
          </w:p>
          <w:p w14:paraId="16800D39" w14:textId="77777777" w:rsidR="00A85E8C" w:rsidRPr="0067564C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Identifier Codes).</w:t>
            </w:r>
          </w:p>
        </w:tc>
        <w:tc>
          <w:tcPr>
            <w:tcW w:w="1843" w:type="dxa"/>
          </w:tcPr>
          <w:p w14:paraId="49880DE3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A85E8C" w:rsidRPr="0067564C" w14:paraId="566869DC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4F7BA8A6" w14:textId="77777777" w:rsidR="00A85E8C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lastRenderedPageBreak/>
              <w:t>2.204</w:t>
            </w:r>
          </w:p>
        </w:tc>
        <w:tc>
          <w:tcPr>
            <w:tcW w:w="574" w:type="dxa"/>
          </w:tcPr>
          <w:p w14:paraId="5601B4F5" w14:textId="77777777" w:rsidR="00A85E8C" w:rsidRPr="0067564C" w:rsidRDefault="00A85E8C" w:rsidP="00A85E8C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513" w:type="dxa"/>
            <w:shd w:val="clear" w:color="auto" w:fill="auto"/>
          </w:tcPr>
          <w:p w14:paraId="1A87EDE1" w14:textId="77777777" w:rsidR="00A85E8C" w:rsidRPr="0067564C" w:rsidRDefault="00A85E8C" w:rsidP="00A85E8C">
            <w:pPr>
              <w:spacing w:before="3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++++Purpose</w:t>
            </w:r>
          </w:p>
        </w:tc>
        <w:tc>
          <w:tcPr>
            <w:tcW w:w="2061" w:type="dxa"/>
          </w:tcPr>
          <w:p w14:paraId="6BBD802A" w14:textId="77777777" w:rsidR="00A85E8C" w:rsidRPr="0067564C" w:rsidRDefault="00A85E8C" w:rsidP="00A85E8C">
            <w:pPr>
              <w:spacing w:before="3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Purp</w:t>
            </w:r>
            <w:proofErr w:type="spell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5FEACAA2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4D6CA0F6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5B67DDB9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3AB1F2AD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Underlying reason for the payment</w:t>
            </w:r>
          </w:p>
          <w:p w14:paraId="57B7A2F9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transaction, 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eg</w:t>
            </w:r>
            <w:proofErr w:type="spellEnd"/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, a charity payment, or a</w:t>
            </w:r>
          </w:p>
          <w:p w14:paraId="3AF41947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commercial agreement between the</w:t>
            </w:r>
          </w:p>
          <w:p w14:paraId="417A8512" w14:textId="77777777" w:rsidR="00A85E8C" w:rsidRPr="0067564C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creditor</w:t>
            </w:r>
            <w:proofErr w:type="gramEnd"/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and the debtor.</w:t>
            </w:r>
          </w:p>
        </w:tc>
        <w:tc>
          <w:tcPr>
            <w:tcW w:w="1843" w:type="dxa"/>
          </w:tcPr>
          <w:p w14:paraId="144FD9EF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A85E8C" w:rsidRPr="0067564C" w14:paraId="46CB459B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7EB1F40F" w14:textId="77777777" w:rsidR="00A85E8C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2.205</w:t>
            </w:r>
          </w:p>
        </w:tc>
        <w:tc>
          <w:tcPr>
            <w:tcW w:w="574" w:type="dxa"/>
          </w:tcPr>
          <w:p w14:paraId="0BECED2C" w14:textId="77777777" w:rsidR="00A85E8C" w:rsidRPr="0067564C" w:rsidRDefault="00A85E8C" w:rsidP="00A85E8C">
            <w:pPr>
              <w:rPr>
                <w:rFonts w:ascii="Verdana" w:hAnsi="Verdana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{Or</w:t>
            </w:r>
          </w:p>
        </w:tc>
        <w:tc>
          <w:tcPr>
            <w:tcW w:w="3513" w:type="dxa"/>
            <w:shd w:val="clear" w:color="auto" w:fill="auto"/>
          </w:tcPr>
          <w:p w14:paraId="1B535F11" w14:textId="77777777" w:rsidR="00A85E8C" w:rsidRPr="0067564C" w:rsidRDefault="00A85E8C" w:rsidP="00A85E8C">
            <w:pPr>
              <w:spacing w:before="3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+++++Code</w:t>
            </w:r>
          </w:p>
        </w:tc>
        <w:tc>
          <w:tcPr>
            <w:tcW w:w="2061" w:type="dxa"/>
          </w:tcPr>
          <w:p w14:paraId="6872DDD9" w14:textId="77777777" w:rsidR="00A85E8C" w:rsidRPr="0067564C" w:rsidRDefault="00A85E8C" w:rsidP="00A85E8C">
            <w:pPr>
              <w:spacing w:before="3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&lt;Cd&gt;</w:t>
            </w:r>
          </w:p>
        </w:tc>
        <w:tc>
          <w:tcPr>
            <w:tcW w:w="742" w:type="dxa"/>
          </w:tcPr>
          <w:p w14:paraId="19B5C366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6D15D34E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</w:pP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ExternalPurpose</w:t>
            </w:r>
            <w:proofErr w:type="spellEnd"/>
          </w:p>
          <w:p w14:paraId="79583A77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Code</w:t>
            </w:r>
          </w:p>
        </w:tc>
        <w:tc>
          <w:tcPr>
            <w:tcW w:w="1276" w:type="dxa"/>
          </w:tcPr>
          <w:p w14:paraId="48C7CD0F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Required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34128C98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Specifies the underlying reason for the</w:t>
            </w:r>
          </w:p>
          <w:p w14:paraId="46A87C62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payment transaction, as published in an</w:t>
            </w:r>
          </w:p>
          <w:p w14:paraId="48B89B49" w14:textId="77777777" w:rsidR="00A85E8C" w:rsidRPr="0067564C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spellStart"/>
            <w:proofErr w:type="gram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external</w:t>
            </w:r>
            <w:proofErr w:type="spellEnd"/>
            <w:proofErr w:type="gram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 purpose 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code</w:t>
            </w:r>
            <w:proofErr w:type="spell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 list.</w:t>
            </w:r>
          </w:p>
        </w:tc>
        <w:tc>
          <w:tcPr>
            <w:tcW w:w="1843" w:type="dxa"/>
          </w:tcPr>
          <w:p w14:paraId="6D2A17A2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Return of Purpose: CORT,</w:t>
            </w:r>
          </w:p>
          <w:p w14:paraId="02D99313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INTC, PENS, SALA, SUPP,</w:t>
            </w:r>
          </w:p>
          <w:p w14:paraId="6FEBDEB2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TREA.</w:t>
            </w:r>
          </w:p>
        </w:tc>
      </w:tr>
      <w:tr w:rsidR="00A85E8C" w:rsidRPr="0067564C" w14:paraId="50873A62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7F3A2E49" w14:textId="77777777" w:rsidR="00A85E8C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2.206</w:t>
            </w:r>
          </w:p>
        </w:tc>
        <w:tc>
          <w:tcPr>
            <w:tcW w:w="574" w:type="dxa"/>
          </w:tcPr>
          <w:p w14:paraId="760EA4B2" w14:textId="77777777" w:rsidR="00A85E8C" w:rsidRPr="0067564C" w:rsidRDefault="00A85E8C" w:rsidP="00A85E8C">
            <w:pPr>
              <w:rPr>
                <w:rFonts w:ascii="Verdana" w:hAnsi="Verdana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Or}</w:t>
            </w:r>
          </w:p>
        </w:tc>
        <w:tc>
          <w:tcPr>
            <w:tcW w:w="3513" w:type="dxa"/>
            <w:shd w:val="clear" w:color="auto" w:fill="auto"/>
          </w:tcPr>
          <w:p w14:paraId="2AD13C5F" w14:textId="77777777" w:rsidR="00A85E8C" w:rsidRPr="0067564C" w:rsidRDefault="00A85E8C" w:rsidP="00A85E8C">
            <w:pPr>
              <w:spacing w:before="3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Proprietary</w:t>
            </w:r>
            <w:proofErr w:type="spellEnd"/>
          </w:p>
        </w:tc>
        <w:tc>
          <w:tcPr>
            <w:tcW w:w="2061" w:type="dxa"/>
          </w:tcPr>
          <w:p w14:paraId="3805DE28" w14:textId="77777777" w:rsidR="00A85E8C" w:rsidRPr="0067564C" w:rsidRDefault="00A85E8C" w:rsidP="00A85E8C">
            <w:pPr>
              <w:spacing w:before="3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Prtry</w:t>
            </w:r>
            <w:proofErr w:type="spell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54286F9C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2E4E8DAA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Max35Text</w:t>
            </w:r>
          </w:p>
        </w:tc>
        <w:tc>
          <w:tcPr>
            <w:tcW w:w="1276" w:type="dxa"/>
          </w:tcPr>
          <w:p w14:paraId="169D6C02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Required</w:t>
            </w:r>
          </w:p>
        </w:tc>
        <w:tc>
          <w:tcPr>
            <w:tcW w:w="2551" w:type="dxa"/>
            <w:shd w:val="clear" w:color="auto" w:fill="auto"/>
          </w:tcPr>
          <w:p w14:paraId="30453383" w14:textId="77777777" w:rsidR="00A85E8C" w:rsidRPr="0067564C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User 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community</w:t>
            </w:r>
            <w:proofErr w:type="spell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 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specific</w:t>
            </w:r>
            <w:proofErr w:type="spell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 purpose.</w:t>
            </w:r>
          </w:p>
        </w:tc>
        <w:tc>
          <w:tcPr>
            <w:tcW w:w="1843" w:type="dxa"/>
          </w:tcPr>
          <w:p w14:paraId="69D5F790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 xml:space="preserve">Return of 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Proprietary</w:t>
            </w:r>
            <w:proofErr w:type="spellEnd"/>
          </w:p>
        </w:tc>
      </w:tr>
      <w:tr w:rsidR="00A85E8C" w:rsidRPr="0067564C" w14:paraId="6199721B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6ED7B118" w14:textId="77777777" w:rsidR="00A85E8C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14:paraId="63B1CA58" w14:textId="77777777" w:rsidR="00A85E8C" w:rsidRPr="0067564C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2.214</w:t>
            </w:r>
          </w:p>
        </w:tc>
        <w:tc>
          <w:tcPr>
            <w:tcW w:w="574" w:type="dxa"/>
          </w:tcPr>
          <w:p w14:paraId="36AC9013" w14:textId="77777777" w:rsidR="00A85E8C" w:rsidRPr="0067564C" w:rsidRDefault="00A85E8C" w:rsidP="00A85E8C">
            <w:pPr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3513" w:type="dxa"/>
            <w:shd w:val="clear" w:color="auto" w:fill="auto"/>
          </w:tcPr>
          <w:p w14:paraId="151FF748" w14:textId="77777777" w:rsidR="00A85E8C" w:rsidRPr="0067564C" w:rsidRDefault="00A85E8C" w:rsidP="00A85E8C">
            <w:pPr>
              <w:spacing w:before="3" w:line="160" w:lineRule="exact"/>
              <w:rPr>
                <w:rFonts w:ascii="Verdana" w:hAnsi="Verdana"/>
                <w:sz w:val="16"/>
                <w:szCs w:val="16"/>
              </w:rPr>
            </w:pPr>
          </w:p>
          <w:p w14:paraId="065E387C" w14:textId="77777777" w:rsidR="00A85E8C" w:rsidRPr="0067564C" w:rsidRDefault="00A85E8C" w:rsidP="00A85E8C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2061" w:type="dxa"/>
          </w:tcPr>
          <w:p w14:paraId="67A9B0C8" w14:textId="77777777" w:rsidR="00A85E8C" w:rsidRPr="0067564C" w:rsidRDefault="00A85E8C" w:rsidP="00A85E8C">
            <w:pPr>
              <w:spacing w:before="3" w:line="160" w:lineRule="exact"/>
              <w:rPr>
                <w:rFonts w:ascii="Verdana" w:hAnsi="Verdana"/>
                <w:sz w:val="16"/>
                <w:szCs w:val="16"/>
              </w:rPr>
            </w:pPr>
          </w:p>
          <w:p w14:paraId="73EFCA49" w14:textId="77777777" w:rsidR="00A85E8C" w:rsidRPr="0067564C" w:rsidRDefault="00A85E8C" w:rsidP="00A85E8C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5130465C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4"/>
                <w:szCs w:val="14"/>
              </w:rPr>
            </w:pPr>
          </w:p>
          <w:p w14:paraId="44080A5E" w14:textId="77777777" w:rsidR="00A85E8C" w:rsidRPr="0067564C" w:rsidRDefault="00A85E8C" w:rsidP="00A85E8C">
            <w:pPr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038294EA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4397838A" w14:textId="77777777" w:rsidR="00A85E8C" w:rsidRPr="0067564C" w:rsidRDefault="00A85E8C" w:rsidP="00A85E8C">
            <w:pPr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269E1742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14:paraId="19EEF574" w14:textId="77777777" w:rsidR="00A85E8C" w:rsidRPr="0067564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7F4B18A3" w14:textId="77777777" w:rsidR="00A85E8C" w:rsidRPr="0067564C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enab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ch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ng</w:t>
            </w:r>
            <w:r w:rsidRPr="0067564C">
              <w:rPr>
                <w:rFonts w:ascii="Verdana" w:hAnsi="Verdana" w:cs="Arial"/>
                <w:sz w:val="16"/>
                <w:szCs w:val="16"/>
              </w:rPr>
              <w:t>,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,</w:t>
            </w:r>
          </w:p>
          <w:p w14:paraId="7EFD1993" w14:textId="77777777" w:rsidR="00A85E8C" w:rsidRPr="0067564C" w:rsidRDefault="00A85E8C" w:rsidP="00A85E8C">
            <w:pPr>
              <w:spacing w:before="1"/>
              <w:ind w:left="97" w:right="124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ili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a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ms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 is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ende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et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eg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nvo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vab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le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m.</w:t>
            </w:r>
          </w:p>
        </w:tc>
        <w:tc>
          <w:tcPr>
            <w:tcW w:w="1843" w:type="dxa"/>
          </w:tcPr>
          <w:p w14:paraId="4ECB200D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A85E8C" w:rsidRPr="0067564C" w14:paraId="3A0DB0FC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56BB586A" w14:textId="77777777" w:rsidR="00A85E8C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14:paraId="6C3BB5D8" w14:textId="77777777" w:rsidR="00A85E8C" w:rsidRPr="0067564C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2.215</w:t>
            </w:r>
          </w:p>
        </w:tc>
        <w:tc>
          <w:tcPr>
            <w:tcW w:w="574" w:type="dxa"/>
          </w:tcPr>
          <w:p w14:paraId="49BC096B" w14:textId="77777777" w:rsidR="00A85E8C" w:rsidRPr="0067564C" w:rsidRDefault="00A85E8C" w:rsidP="00A85E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4DC221B7" w14:textId="77777777" w:rsidR="00A85E8C" w:rsidRPr="0067564C" w:rsidRDefault="00A85E8C" w:rsidP="00A85E8C">
            <w:pPr>
              <w:spacing w:before="2" w:line="160" w:lineRule="exact"/>
              <w:rPr>
                <w:rFonts w:ascii="Verdana" w:hAnsi="Verdana"/>
                <w:sz w:val="16"/>
                <w:szCs w:val="16"/>
              </w:rPr>
            </w:pPr>
          </w:p>
          <w:p w14:paraId="2B944D23" w14:textId="77777777" w:rsidR="00A85E8C" w:rsidRPr="0067564C" w:rsidRDefault="00A85E8C" w:rsidP="00A85E8C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2061" w:type="dxa"/>
          </w:tcPr>
          <w:p w14:paraId="73600184" w14:textId="77777777" w:rsidR="00A85E8C" w:rsidRPr="0067564C" w:rsidRDefault="00A85E8C" w:rsidP="00A85E8C">
            <w:pPr>
              <w:spacing w:before="2" w:line="160" w:lineRule="exact"/>
              <w:rPr>
                <w:rFonts w:ascii="Verdana" w:hAnsi="Verdana"/>
                <w:sz w:val="16"/>
                <w:szCs w:val="16"/>
              </w:rPr>
            </w:pPr>
          </w:p>
          <w:p w14:paraId="452721EF" w14:textId="77777777" w:rsidR="00A85E8C" w:rsidRPr="0067564C" w:rsidRDefault="00A85E8C" w:rsidP="00A85E8C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rd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094DA6C5" w14:textId="77777777" w:rsidR="00A85E8C" w:rsidRPr="0067564C" w:rsidRDefault="00A85E8C" w:rsidP="00A85E8C">
            <w:pPr>
              <w:spacing w:before="2" w:line="160" w:lineRule="exact"/>
              <w:rPr>
                <w:rFonts w:ascii="Verdana" w:hAnsi="Verdana"/>
                <w:sz w:val="14"/>
                <w:szCs w:val="14"/>
              </w:rPr>
            </w:pPr>
          </w:p>
          <w:p w14:paraId="030377FC" w14:textId="77777777" w:rsidR="00A85E8C" w:rsidRPr="0067564C" w:rsidRDefault="00A85E8C" w:rsidP="00A85E8C">
            <w:pPr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n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371EBCAA" w14:textId="77777777" w:rsidR="00A85E8C" w:rsidRPr="0067564C" w:rsidRDefault="00A85E8C" w:rsidP="00A85E8C">
            <w:pPr>
              <w:spacing w:before="2" w:line="160" w:lineRule="exact"/>
              <w:rPr>
                <w:rFonts w:ascii="Verdana" w:hAnsi="Verdana"/>
                <w:sz w:val="16"/>
                <w:szCs w:val="16"/>
              </w:rPr>
            </w:pPr>
          </w:p>
          <w:p w14:paraId="31388F7E" w14:textId="77777777" w:rsidR="00A85E8C" w:rsidRPr="0067564C" w:rsidRDefault="00A85E8C" w:rsidP="00A85E8C">
            <w:pPr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61E5950F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14:paraId="3F945ACF" w14:textId="77777777" w:rsidR="00A85E8C" w:rsidRPr="0067564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396C826E" w14:textId="77777777" w:rsidR="00A85E8C" w:rsidRPr="0067564C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upp</w:t>
            </w:r>
            <w:r w:rsidRPr="0067564C">
              <w:rPr>
                <w:rFonts w:ascii="Verdana" w:hAnsi="Verdana" w:cs="Arial"/>
                <w:sz w:val="16"/>
                <w:szCs w:val="16"/>
              </w:rPr>
              <w:t>li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o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enab</w:t>
            </w:r>
            <w:r w:rsidRPr="0067564C">
              <w:rPr>
                <w:rFonts w:ascii="Verdana" w:hAnsi="Verdana" w:cs="Arial"/>
                <w:sz w:val="16"/>
                <w:szCs w:val="16"/>
              </w:rPr>
              <w:t>le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</w:p>
          <w:p w14:paraId="12D47787" w14:textId="77777777" w:rsidR="00A85E8C" w:rsidRPr="0067564C" w:rsidRDefault="00A85E8C" w:rsidP="00A85E8C">
            <w:pPr>
              <w:spacing w:before="1" w:line="239" w:lineRule="auto"/>
              <w:ind w:left="97" w:right="223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ms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z w:val="16"/>
                <w:szCs w:val="16"/>
              </w:rPr>
              <w:t>s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ende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tt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,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eg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,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nvo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in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'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vab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le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in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>m.</w:t>
            </w:r>
          </w:p>
        </w:tc>
        <w:tc>
          <w:tcPr>
            <w:tcW w:w="1843" w:type="dxa"/>
          </w:tcPr>
          <w:p w14:paraId="7BFA270B" w14:textId="77777777" w:rsidR="00A85E8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 xml:space="preserve">Filled with free format Remittance Information received from the payment initiator. </w:t>
            </w:r>
          </w:p>
          <w:p w14:paraId="46B8C942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</w:rPr>
              <w:t>(Max. 35 X 42)</w:t>
            </w:r>
          </w:p>
        </w:tc>
      </w:tr>
      <w:tr w:rsidR="00A85E8C" w:rsidRPr="0067564C" w14:paraId="45C7F103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3A4B7C61" w14:textId="77777777" w:rsidR="00A85E8C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14:paraId="7CEF5DFE" w14:textId="77777777" w:rsidR="00A85E8C" w:rsidRPr="0067564C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2.216</w:t>
            </w:r>
          </w:p>
        </w:tc>
        <w:tc>
          <w:tcPr>
            <w:tcW w:w="574" w:type="dxa"/>
          </w:tcPr>
          <w:p w14:paraId="05F5C16D" w14:textId="77777777" w:rsidR="00A85E8C" w:rsidRPr="0067564C" w:rsidRDefault="00A85E8C" w:rsidP="00A85E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400A38A8" w14:textId="77777777" w:rsidR="00A85E8C" w:rsidRPr="0067564C" w:rsidRDefault="00A85E8C" w:rsidP="00A85E8C">
            <w:pPr>
              <w:spacing w:before="2" w:line="160" w:lineRule="exact"/>
              <w:rPr>
                <w:rFonts w:ascii="Verdana" w:hAnsi="Verdana"/>
                <w:sz w:val="16"/>
                <w:szCs w:val="16"/>
              </w:rPr>
            </w:pPr>
          </w:p>
          <w:p w14:paraId="632C5880" w14:textId="77777777" w:rsidR="00A85E8C" w:rsidRPr="0067564C" w:rsidRDefault="00A85E8C" w:rsidP="00A85E8C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2061" w:type="dxa"/>
          </w:tcPr>
          <w:p w14:paraId="374C0DAD" w14:textId="77777777" w:rsidR="00A85E8C" w:rsidRPr="0067564C" w:rsidRDefault="00A85E8C" w:rsidP="00A85E8C">
            <w:pPr>
              <w:spacing w:before="2" w:line="160" w:lineRule="exact"/>
              <w:rPr>
                <w:rFonts w:ascii="Verdana" w:hAnsi="Verdana"/>
                <w:sz w:val="16"/>
                <w:szCs w:val="16"/>
              </w:rPr>
            </w:pPr>
          </w:p>
          <w:p w14:paraId="7BB58441" w14:textId="77777777" w:rsidR="00A85E8C" w:rsidRPr="0067564C" w:rsidRDefault="00A85E8C" w:rsidP="00A85E8C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rd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7D9FACB8" w14:textId="77777777" w:rsidR="00A85E8C" w:rsidRPr="0067564C" w:rsidRDefault="00A85E8C" w:rsidP="00A85E8C">
            <w:pPr>
              <w:spacing w:before="2" w:line="160" w:lineRule="exact"/>
              <w:rPr>
                <w:rFonts w:ascii="Verdana" w:hAnsi="Verdana"/>
                <w:sz w:val="14"/>
                <w:szCs w:val="14"/>
              </w:rPr>
            </w:pPr>
          </w:p>
          <w:p w14:paraId="71B1F977" w14:textId="77777777" w:rsidR="00A85E8C" w:rsidRPr="0067564C" w:rsidRDefault="00A85E8C" w:rsidP="00A85E8C">
            <w:pPr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n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53BC365A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767DF8BA" w14:textId="77777777" w:rsidR="00A85E8C" w:rsidRPr="0067564C" w:rsidRDefault="00A85E8C" w:rsidP="00A85E8C">
            <w:pPr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59BBF633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14:paraId="1AE0DB78" w14:textId="77777777" w:rsidR="00A85E8C" w:rsidRPr="0067564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3F50555F" w14:textId="77777777" w:rsidR="00A85E8C" w:rsidRPr="0067564C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upp</w:t>
            </w:r>
            <w:r w:rsidRPr="0067564C">
              <w:rPr>
                <w:rFonts w:ascii="Verdana" w:hAnsi="Verdana" w:cs="Arial"/>
                <w:sz w:val="16"/>
                <w:szCs w:val="16"/>
              </w:rPr>
              <w:t>li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o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enab</w:t>
            </w:r>
            <w:r w:rsidRPr="0067564C">
              <w:rPr>
                <w:rFonts w:ascii="Verdana" w:hAnsi="Verdana" w:cs="Arial"/>
                <w:sz w:val="16"/>
                <w:szCs w:val="16"/>
              </w:rPr>
              <w:t>le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</w:p>
          <w:p w14:paraId="07E801FF" w14:textId="77777777" w:rsidR="00A85E8C" w:rsidRPr="0067564C" w:rsidRDefault="00A85E8C" w:rsidP="00A85E8C">
            <w:pPr>
              <w:spacing w:before="1"/>
              <w:ind w:left="97" w:right="130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ms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z w:val="16"/>
                <w:szCs w:val="16"/>
              </w:rPr>
              <w:t>s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ende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tt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,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eg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,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nvo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in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'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vab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le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in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a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6AA13700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Is only present when structured information is available in the transaction.</w:t>
            </w:r>
          </w:p>
        </w:tc>
      </w:tr>
      <w:tr w:rsidR="00A85E8C" w:rsidRPr="0067564C" w14:paraId="50C48564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2275DD27" w14:textId="77777777" w:rsidR="00A85E8C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lastRenderedPageBreak/>
              <w:t>2.217</w:t>
            </w:r>
          </w:p>
        </w:tc>
        <w:tc>
          <w:tcPr>
            <w:tcW w:w="574" w:type="dxa"/>
          </w:tcPr>
          <w:p w14:paraId="1EB1EB93" w14:textId="77777777" w:rsidR="00A85E8C" w:rsidRPr="0067564C" w:rsidRDefault="00A85E8C" w:rsidP="00A85E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2AA7280B" w14:textId="77777777" w:rsidR="00A85E8C" w:rsidRPr="0067564C" w:rsidRDefault="00A85E8C" w:rsidP="00A85E8C">
            <w:pPr>
              <w:spacing w:before="2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ReferredDocumentInformation</w:t>
            </w:r>
            <w:proofErr w:type="spellEnd"/>
          </w:p>
        </w:tc>
        <w:tc>
          <w:tcPr>
            <w:tcW w:w="2061" w:type="dxa"/>
          </w:tcPr>
          <w:p w14:paraId="69B7E5F7" w14:textId="77777777" w:rsidR="00A85E8C" w:rsidRPr="0067564C" w:rsidRDefault="00A85E8C" w:rsidP="00A85E8C">
            <w:pPr>
              <w:spacing w:before="2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RfrdDocInf</w:t>
            </w:r>
            <w:proofErr w:type="spell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4EFE28DE" w14:textId="77777777" w:rsidR="00A85E8C" w:rsidRPr="003B64F4" w:rsidRDefault="00A85E8C" w:rsidP="002C6077">
            <w:pPr>
              <w:spacing w:before="2" w:line="160" w:lineRule="exact"/>
              <w:jc w:val="center"/>
              <w:rPr>
                <w:rFonts w:ascii="Verdana" w:hAnsi="Verdana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4"/>
                <w:szCs w:val="14"/>
                <w:lang w:val="da-DK" w:eastAsia="da-DK"/>
              </w:rPr>
              <w:t>[</w:t>
            </w:r>
            <w:proofErr w:type="gramStart"/>
            <w:r w:rsidRPr="002C6077">
              <w:rPr>
                <w:rFonts w:ascii="Verdana" w:eastAsia="Calibri" w:hAnsi="Verdana" w:cs="Arial"/>
                <w:sz w:val="14"/>
                <w:szCs w:val="14"/>
                <w:lang w:val="da-DK" w:eastAsia="da-DK"/>
              </w:rPr>
              <w:t>0..</w:t>
            </w:r>
            <w:proofErr w:type="gramEnd"/>
            <w:r w:rsidRPr="002C6077">
              <w:rPr>
                <w:rFonts w:ascii="Verdana" w:eastAsia="Calibri" w:hAnsi="Verdana" w:cs="Arial"/>
                <w:sz w:val="14"/>
                <w:szCs w:val="14"/>
                <w:lang w:eastAsia="da-DK"/>
              </w:rPr>
              <w:t>n</w:t>
            </w:r>
            <w:r w:rsidRPr="002C6077">
              <w:rPr>
                <w:rFonts w:ascii="Verdana" w:eastAsia="Calibri" w:hAnsi="Verdana" w:cs="Arial"/>
                <w:sz w:val="14"/>
                <w:szCs w:val="14"/>
                <w:lang w:val="da-DK" w:eastAsia="da-DK"/>
              </w:rPr>
              <w:t>]</w:t>
            </w:r>
          </w:p>
        </w:tc>
        <w:tc>
          <w:tcPr>
            <w:tcW w:w="1787" w:type="dxa"/>
          </w:tcPr>
          <w:p w14:paraId="0772BB52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5788F721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3C7D8BA0" w14:textId="77777777" w:rsidR="00A85E8C" w:rsidRPr="005F2B1A" w:rsidRDefault="00A85E8C" w:rsidP="002C6077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Reference information to allow the</w:t>
            </w: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identification of the underlying reference</w:t>
            </w: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documents.</w:t>
            </w:r>
          </w:p>
        </w:tc>
        <w:tc>
          <w:tcPr>
            <w:tcW w:w="1843" w:type="dxa"/>
          </w:tcPr>
          <w:p w14:paraId="37623C69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Business Rule:</w:t>
            </w:r>
          </w:p>
          <w:p w14:paraId="4EB46654" w14:textId="77777777" w:rsidR="00A85E8C" w:rsidRPr="002C6077" w:rsidDel="00120A12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First instance of Identification for</w:t>
            </w:r>
            <w:r w:rsidRPr="00D069D0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</w:p>
          <w:p w14:paraId="79C68AB7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DEBI</w:t>
            </w:r>
          </w:p>
        </w:tc>
      </w:tr>
      <w:tr w:rsidR="00A85E8C" w:rsidRPr="0067564C" w14:paraId="0C0915A1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1E3E315C" w14:textId="77777777" w:rsidR="00A85E8C" w:rsidRDefault="00A85E8C" w:rsidP="002C6077">
            <w:pPr>
              <w:ind w:right="-20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2.218</w:t>
            </w:r>
          </w:p>
        </w:tc>
        <w:tc>
          <w:tcPr>
            <w:tcW w:w="574" w:type="dxa"/>
          </w:tcPr>
          <w:p w14:paraId="52F85CB4" w14:textId="77777777" w:rsidR="00A85E8C" w:rsidRPr="0067564C" w:rsidRDefault="00A85E8C" w:rsidP="00A85E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1D094DC5" w14:textId="77777777" w:rsidR="00A85E8C" w:rsidRPr="0067564C" w:rsidRDefault="00A85E8C" w:rsidP="00A85E8C">
            <w:pPr>
              <w:spacing w:before="2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++++++++Type</w:t>
            </w:r>
          </w:p>
        </w:tc>
        <w:tc>
          <w:tcPr>
            <w:tcW w:w="2061" w:type="dxa"/>
          </w:tcPr>
          <w:p w14:paraId="08F93305" w14:textId="77777777" w:rsidR="00A85E8C" w:rsidRPr="0067564C" w:rsidRDefault="00A85E8C" w:rsidP="00A85E8C">
            <w:pPr>
              <w:spacing w:before="2" w:line="16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Typ</w:t>
            </w:r>
            <w:proofErr w:type="spell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5B26FFFC" w14:textId="77777777" w:rsidR="00A85E8C" w:rsidRPr="003B64F4" w:rsidRDefault="00A85E8C" w:rsidP="002C6077">
            <w:pPr>
              <w:spacing w:before="2" w:line="160" w:lineRule="exact"/>
              <w:jc w:val="center"/>
              <w:rPr>
                <w:rFonts w:ascii="Verdana" w:hAnsi="Verdana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4"/>
                <w:szCs w:val="14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02375718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Component</w:t>
            </w:r>
          </w:p>
        </w:tc>
        <w:tc>
          <w:tcPr>
            <w:tcW w:w="1276" w:type="dxa"/>
          </w:tcPr>
          <w:p w14:paraId="2014E074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5BF3867A" w14:textId="77777777" w:rsidR="00A85E8C" w:rsidRPr="0067564C" w:rsidRDefault="00A85E8C" w:rsidP="002C6077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Provides the type of the referred</w:t>
            </w: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document.</w:t>
            </w:r>
          </w:p>
        </w:tc>
        <w:tc>
          <w:tcPr>
            <w:tcW w:w="1843" w:type="dxa"/>
          </w:tcPr>
          <w:p w14:paraId="287AD9FA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A85E8C" w:rsidRPr="0067564C" w14:paraId="0003C8F2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538F71BE" w14:textId="77777777" w:rsidR="00A85E8C" w:rsidRPr="0067564C" w:rsidRDefault="00A85E8C" w:rsidP="002C6077">
            <w:pPr>
              <w:spacing w:before="8" w:line="170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2.219</w:t>
            </w:r>
          </w:p>
        </w:tc>
        <w:tc>
          <w:tcPr>
            <w:tcW w:w="574" w:type="dxa"/>
          </w:tcPr>
          <w:p w14:paraId="410B5EF7" w14:textId="77777777" w:rsidR="00A85E8C" w:rsidRPr="0067564C" w:rsidRDefault="00A85E8C" w:rsidP="00A85E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6C46F482" w14:textId="77777777" w:rsidR="00A85E8C" w:rsidRPr="0067564C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+++++++++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CodeOrProprietary</w:t>
            </w:r>
            <w:proofErr w:type="spellEnd"/>
          </w:p>
        </w:tc>
        <w:tc>
          <w:tcPr>
            <w:tcW w:w="2061" w:type="dxa"/>
          </w:tcPr>
          <w:p w14:paraId="791F03B4" w14:textId="77777777" w:rsidR="00A85E8C" w:rsidRPr="0067564C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CdOrPrtry</w:t>
            </w:r>
            <w:proofErr w:type="spell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35DE008F" w14:textId="77777777" w:rsidR="00A85E8C" w:rsidRPr="003B64F4" w:rsidRDefault="00A85E8C" w:rsidP="002C6077">
            <w:pPr>
              <w:spacing w:before="8" w:line="170" w:lineRule="exact"/>
              <w:jc w:val="center"/>
              <w:rPr>
                <w:rFonts w:ascii="Verdana" w:hAnsi="Verdana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4"/>
                <w:szCs w:val="14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20C844A5" w14:textId="77777777" w:rsidR="00A85E8C" w:rsidRPr="0067564C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D069D0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Component</w:t>
            </w:r>
          </w:p>
        </w:tc>
        <w:tc>
          <w:tcPr>
            <w:tcW w:w="1276" w:type="dxa"/>
          </w:tcPr>
          <w:p w14:paraId="3DFE277D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5A3DAD11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Provides the type details of the referred</w:t>
            </w:r>
          </w:p>
          <w:p w14:paraId="0B254A08" w14:textId="77777777" w:rsidR="00A85E8C" w:rsidRPr="0067564C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spellStart"/>
            <w:proofErr w:type="gram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document</w:t>
            </w:r>
            <w:proofErr w:type="spellEnd"/>
            <w:proofErr w:type="gram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.</w:t>
            </w:r>
          </w:p>
        </w:tc>
        <w:tc>
          <w:tcPr>
            <w:tcW w:w="1843" w:type="dxa"/>
          </w:tcPr>
          <w:p w14:paraId="3095DB1E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A85E8C" w:rsidRPr="0067564C" w14:paraId="2FB8ECDA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2C40A47D" w14:textId="77777777" w:rsidR="00A85E8C" w:rsidRPr="0067564C" w:rsidRDefault="00A85E8C" w:rsidP="002C6077">
            <w:pPr>
              <w:spacing w:before="8" w:line="170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2.221</w:t>
            </w:r>
          </w:p>
        </w:tc>
        <w:tc>
          <w:tcPr>
            <w:tcW w:w="574" w:type="dxa"/>
          </w:tcPr>
          <w:p w14:paraId="46F30835" w14:textId="77777777" w:rsidR="00A85E8C" w:rsidRPr="0067564C" w:rsidRDefault="00A85E8C" w:rsidP="00A85E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748EB4C7" w14:textId="77777777" w:rsidR="00A85E8C" w:rsidRPr="0067564C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++++++++++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Proprietary</w:t>
            </w:r>
            <w:proofErr w:type="spellEnd"/>
          </w:p>
        </w:tc>
        <w:tc>
          <w:tcPr>
            <w:tcW w:w="2061" w:type="dxa"/>
          </w:tcPr>
          <w:p w14:paraId="21BA1E72" w14:textId="77777777" w:rsidR="00A85E8C" w:rsidRPr="0067564C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Prtry</w:t>
            </w:r>
            <w:proofErr w:type="spellEnd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&gt;</w:t>
            </w:r>
          </w:p>
        </w:tc>
        <w:tc>
          <w:tcPr>
            <w:tcW w:w="742" w:type="dxa"/>
          </w:tcPr>
          <w:p w14:paraId="7C2EC178" w14:textId="77777777" w:rsidR="00A85E8C" w:rsidRPr="003B64F4" w:rsidRDefault="00A85E8C" w:rsidP="002C6077">
            <w:pPr>
              <w:spacing w:before="8" w:line="170" w:lineRule="exact"/>
              <w:jc w:val="center"/>
              <w:rPr>
                <w:rFonts w:ascii="Verdana" w:hAnsi="Verdana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4"/>
                <w:szCs w:val="14"/>
                <w:lang w:val="da-DK" w:eastAsia="da-DK"/>
              </w:rPr>
              <w:t>[1..1]</w:t>
            </w:r>
          </w:p>
        </w:tc>
        <w:tc>
          <w:tcPr>
            <w:tcW w:w="1787" w:type="dxa"/>
          </w:tcPr>
          <w:p w14:paraId="28C1126E" w14:textId="77777777" w:rsidR="00A85E8C" w:rsidRPr="0067564C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Max35Text</w:t>
            </w:r>
          </w:p>
        </w:tc>
        <w:tc>
          <w:tcPr>
            <w:tcW w:w="1276" w:type="dxa"/>
          </w:tcPr>
          <w:p w14:paraId="11ECC6ED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43983815" w14:textId="77777777" w:rsidR="00A85E8C" w:rsidRPr="0067564C" w:rsidRDefault="00A85E8C" w:rsidP="002C6077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Proprietary identification of the type of</w:t>
            </w:r>
            <w:r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</w:t>
            </w: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the remittance document.</w:t>
            </w:r>
          </w:p>
        </w:tc>
        <w:tc>
          <w:tcPr>
            <w:tcW w:w="1843" w:type="dxa"/>
          </w:tcPr>
          <w:p w14:paraId="41AC4A22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Codes used:</w:t>
            </w:r>
          </w:p>
          <w:p w14:paraId="09A4BF4A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DEBI (Debtors Id of the</w:t>
            </w:r>
          </w:p>
          <w:p w14:paraId="104B318F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Payment)</w:t>
            </w:r>
            <w:r w:rsidRPr="00D069D0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/CRED (Creditors </w:t>
            </w: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Id of the</w:t>
            </w:r>
            <w:r w:rsidRPr="00D069D0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Debtor)/ </w:t>
            </w: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PRIM (Primary Reference)</w:t>
            </w:r>
          </w:p>
        </w:tc>
      </w:tr>
      <w:tr w:rsidR="00A85E8C" w:rsidRPr="0067564C" w14:paraId="279DA472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64633FFC" w14:textId="77777777" w:rsidR="00A85E8C" w:rsidRPr="0067564C" w:rsidRDefault="00A85E8C" w:rsidP="002C6077">
            <w:pPr>
              <w:spacing w:before="8" w:line="170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2.223</w:t>
            </w:r>
          </w:p>
        </w:tc>
        <w:tc>
          <w:tcPr>
            <w:tcW w:w="574" w:type="dxa"/>
          </w:tcPr>
          <w:p w14:paraId="4E9A89C0" w14:textId="77777777" w:rsidR="00A85E8C" w:rsidRPr="0067564C" w:rsidRDefault="00A85E8C" w:rsidP="00A85E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19A37779" w14:textId="77777777" w:rsidR="00A85E8C" w:rsidRPr="0067564C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++++++++</w:t>
            </w:r>
            <w:proofErr w:type="spellStart"/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Number</w:t>
            </w:r>
            <w:proofErr w:type="spellEnd"/>
          </w:p>
        </w:tc>
        <w:tc>
          <w:tcPr>
            <w:tcW w:w="2061" w:type="dxa"/>
          </w:tcPr>
          <w:p w14:paraId="2F2B25F0" w14:textId="77777777" w:rsidR="00A85E8C" w:rsidRPr="0067564C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&lt;Nb&gt;</w:t>
            </w:r>
          </w:p>
        </w:tc>
        <w:tc>
          <w:tcPr>
            <w:tcW w:w="742" w:type="dxa"/>
          </w:tcPr>
          <w:p w14:paraId="255B3EE2" w14:textId="77777777" w:rsidR="00A85E8C" w:rsidRPr="003B64F4" w:rsidRDefault="00A85E8C" w:rsidP="002C6077">
            <w:pPr>
              <w:spacing w:before="8" w:line="170" w:lineRule="exact"/>
              <w:jc w:val="center"/>
              <w:rPr>
                <w:rFonts w:ascii="Verdana" w:hAnsi="Verdana"/>
                <w:sz w:val="14"/>
                <w:szCs w:val="14"/>
              </w:rPr>
            </w:pPr>
            <w:r w:rsidRPr="002C6077">
              <w:rPr>
                <w:rFonts w:ascii="Verdana" w:eastAsia="Calibri" w:hAnsi="Verdana" w:cs="Arial"/>
                <w:sz w:val="14"/>
                <w:szCs w:val="14"/>
                <w:lang w:val="da-DK" w:eastAsia="da-DK"/>
              </w:rPr>
              <w:t>[0..1]</w:t>
            </w:r>
          </w:p>
        </w:tc>
        <w:tc>
          <w:tcPr>
            <w:tcW w:w="1787" w:type="dxa"/>
          </w:tcPr>
          <w:p w14:paraId="38881DA6" w14:textId="77777777" w:rsidR="00A85E8C" w:rsidRPr="0067564C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val="da-DK" w:eastAsia="da-DK"/>
              </w:rPr>
              <w:t>Max35Text</w:t>
            </w:r>
          </w:p>
        </w:tc>
        <w:tc>
          <w:tcPr>
            <w:tcW w:w="1276" w:type="dxa"/>
          </w:tcPr>
          <w:p w14:paraId="58E62FF6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D069D0">
              <w:rPr>
                <w:rFonts w:ascii="Verdana" w:hAnsi="Verdana" w:cs="Arial"/>
                <w:sz w:val="16"/>
                <w:szCs w:val="16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11CAD539" w14:textId="77777777" w:rsidR="00A85E8C" w:rsidRPr="002C6077" w:rsidRDefault="00A85E8C" w:rsidP="00A85E8C">
            <w:pPr>
              <w:autoSpaceDE w:val="0"/>
              <w:autoSpaceDN w:val="0"/>
              <w:adjustRightInd w:val="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Unique and unambiguous identification</w:t>
            </w:r>
          </w:p>
          <w:p w14:paraId="2D62B1EB" w14:textId="77777777" w:rsidR="00A85E8C" w:rsidRPr="0067564C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proofErr w:type="gramStart"/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of</w:t>
            </w:r>
            <w:proofErr w:type="gramEnd"/>
            <w:r w:rsidRPr="002C6077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 xml:space="preserve"> the referred document.</w:t>
            </w:r>
          </w:p>
        </w:tc>
        <w:tc>
          <w:tcPr>
            <w:tcW w:w="1843" w:type="dxa"/>
          </w:tcPr>
          <w:p w14:paraId="3E503F6A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A85E8C" w:rsidRPr="0067564C" w14:paraId="297EC116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65BA6235" w14:textId="77777777" w:rsidR="00A85E8C" w:rsidRPr="0067564C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3A567F52" w14:textId="77777777" w:rsidR="00A85E8C" w:rsidRPr="0067564C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23</w:t>
            </w:r>
            <w:r w:rsidRPr="0067564C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74" w:type="dxa"/>
          </w:tcPr>
          <w:p w14:paraId="235F2E21" w14:textId="77777777" w:rsidR="00A85E8C" w:rsidRPr="0067564C" w:rsidRDefault="00A85E8C" w:rsidP="00A85E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15796A74" w14:textId="77777777" w:rsidR="00A85E8C" w:rsidRPr="0067564C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6DF59C09" w14:textId="77777777" w:rsidR="00A85E8C" w:rsidRPr="0067564C" w:rsidRDefault="00A85E8C" w:rsidP="00A85E8C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+++++++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orRe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proofErr w:type="spellEnd"/>
          </w:p>
        </w:tc>
        <w:tc>
          <w:tcPr>
            <w:tcW w:w="2061" w:type="dxa"/>
          </w:tcPr>
          <w:p w14:paraId="026FF272" w14:textId="77777777" w:rsidR="00A85E8C" w:rsidRPr="0067564C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1BB4A58E" w14:textId="77777777" w:rsidR="00A85E8C" w:rsidRPr="0067564C" w:rsidRDefault="00A85E8C" w:rsidP="00A85E8C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7C3FFD85" w14:textId="77777777" w:rsidR="00A85E8C" w:rsidRPr="003B64F4" w:rsidRDefault="00A85E8C" w:rsidP="002C6077">
            <w:pPr>
              <w:spacing w:before="8" w:line="170" w:lineRule="exact"/>
              <w:jc w:val="center"/>
              <w:rPr>
                <w:rFonts w:ascii="Verdana" w:hAnsi="Verdana"/>
                <w:sz w:val="14"/>
                <w:szCs w:val="14"/>
              </w:rPr>
            </w:pPr>
          </w:p>
          <w:p w14:paraId="3DEDCC5B" w14:textId="77777777" w:rsidR="00A85E8C" w:rsidRPr="003B64F4" w:rsidRDefault="00A85E8C" w:rsidP="002C6077">
            <w:pPr>
              <w:ind w:left="90" w:right="-20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3B64F4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3B64F4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3B64F4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3B64F4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3B64F4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66C58E68" w14:textId="77777777" w:rsidR="00A85E8C" w:rsidRPr="0067564C" w:rsidRDefault="00A85E8C" w:rsidP="00A85E8C">
            <w:pPr>
              <w:spacing w:before="8" w:line="170" w:lineRule="exact"/>
              <w:rPr>
                <w:rFonts w:ascii="Verdana" w:hAnsi="Verdana"/>
                <w:sz w:val="16"/>
                <w:szCs w:val="16"/>
              </w:rPr>
            </w:pPr>
          </w:p>
          <w:p w14:paraId="43F51355" w14:textId="77777777" w:rsidR="00A85E8C" w:rsidRPr="0067564C" w:rsidRDefault="00A85E8C" w:rsidP="00A85E8C">
            <w:pPr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2BF37EC5" w14:textId="77777777" w:rsidR="00A85E8C" w:rsidRPr="0067564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37530BB5" w14:textId="77777777" w:rsidR="00A85E8C" w:rsidRPr="0067564C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prov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r</w:t>
            </w:r>
          </w:p>
          <w:p w14:paraId="07F4E4D1" w14:textId="77777777" w:rsidR="00A85E8C" w:rsidRPr="0067564C" w:rsidRDefault="00A85E8C" w:rsidP="00A85E8C">
            <w:pPr>
              <w:spacing w:before="1" w:line="184" w:lineRule="exact"/>
              <w:ind w:left="97" w:right="439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ll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der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58FAD308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A85E8C" w:rsidRPr="0067564C" w14:paraId="7079A158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7EC22109" w14:textId="77777777" w:rsidR="00A85E8C" w:rsidRPr="0067564C" w:rsidRDefault="00A85E8C" w:rsidP="00A85E8C">
            <w:pPr>
              <w:spacing w:before="29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23</w:t>
            </w:r>
            <w:r w:rsidRPr="0067564C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74" w:type="dxa"/>
          </w:tcPr>
          <w:p w14:paraId="787A5160" w14:textId="77777777" w:rsidR="00A85E8C" w:rsidRPr="0067564C" w:rsidRDefault="00A85E8C" w:rsidP="00A85E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0790BA80" w14:textId="77777777" w:rsidR="00A85E8C" w:rsidRPr="0067564C" w:rsidRDefault="00A85E8C" w:rsidP="00A85E8C">
            <w:pPr>
              <w:spacing w:before="29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++++++++T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2061" w:type="dxa"/>
          </w:tcPr>
          <w:p w14:paraId="564F8642" w14:textId="77777777" w:rsidR="00A85E8C" w:rsidRPr="0067564C" w:rsidRDefault="00A85E8C" w:rsidP="00A85E8C">
            <w:pPr>
              <w:spacing w:before="29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43DE6FF0" w14:textId="77777777" w:rsidR="00A85E8C" w:rsidRPr="003B64F4" w:rsidRDefault="00A85E8C" w:rsidP="002C6077">
            <w:pPr>
              <w:spacing w:before="29"/>
              <w:ind w:left="90" w:right="-20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3B64F4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3B64F4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3B64F4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3B64F4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3B64F4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47791B7C" w14:textId="77777777" w:rsidR="00A85E8C" w:rsidRPr="0067564C" w:rsidRDefault="00A85E8C" w:rsidP="00A85E8C">
            <w:pPr>
              <w:spacing w:before="29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0C2040F6" w14:textId="77777777" w:rsidR="00A85E8C" w:rsidRPr="0067564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4C68D9D5" w14:textId="77777777" w:rsidR="00A85E8C" w:rsidRPr="0067564C" w:rsidRDefault="00A85E8C" w:rsidP="00A85E8C">
            <w:pPr>
              <w:spacing w:before="29"/>
              <w:ind w:left="8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rov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6D79B09E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A85E8C" w:rsidRPr="0067564C" w14:paraId="786450CB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052FA83B" w14:textId="77777777" w:rsidR="00A85E8C" w:rsidRPr="0067564C" w:rsidRDefault="00A85E8C" w:rsidP="00A85E8C">
            <w:pPr>
              <w:spacing w:before="86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23</w:t>
            </w:r>
            <w:r w:rsidRPr="0067564C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74" w:type="dxa"/>
          </w:tcPr>
          <w:p w14:paraId="10558B45" w14:textId="77777777" w:rsidR="00A85E8C" w:rsidRPr="0067564C" w:rsidRDefault="00A85E8C" w:rsidP="00A85E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3CCC9382" w14:textId="77777777" w:rsidR="00A85E8C" w:rsidRPr="0067564C" w:rsidRDefault="00A85E8C" w:rsidP="00A85E8C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+++++++++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67564C">
              <w:rPr>
                <w:rFonts w:ascii="Verdana" w:hAnsi="Verdana" w:cs="Arial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2061" w:type="dxa"/>
          </w:tcPr>
          <w:p w14:paraId="0F43B9F9" w14:textId="77777777" w:rsidR="00A85E8C" w:rsidRPr="0067564C" w:rsidRDefault="00A85E8C" w:rsidP="00A85E8C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34422D78" w14:textId="77777777" w:rsidR="00A85E8C" w:rsidRPr="003B64F4" w:rsidRDefault="00A85E8C" w:rsidP="002C6077">
            <w:pPr>
              <w:spacing w:before="86"/>
              <w:ind w:left="90" w:right="-20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3B64F4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3B64F4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3B64F4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3B64F4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3B64F4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69D72E48" w14:textId="77777777" w:rsidR="00A85E8C" w:rsidRPr="0067564C" w:rsidRDefault="00A85E8C" w:rsidP="00A85E8C">
            <w:pPr>
              <w:spacing w:line="179" w:lineRule="exact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  <w:p w14:paraId="7F176A40" w14:textId="77777777" w:rsidR="00A85E8C" w:rsidRPr="0067564C" w:rsidRDefault="00A85E8C" w:rsidP="00A85E8C">
            <w:pPr>
              <w:spacing w:before="1"/>
              <w:ind w:left="98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4054213F" w14:textId="77777777" w:rsidR="00A85E8C" w:rsidRPr="0067564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768C3B6F" w14:textId="77777777" w:rsidR="00A85E8C" w:rsidRPr="0067564C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propr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  <w:p w14:paraId="7CD11173" w14:textId="77777777" w:rsidR="00A85E8C" w:rsidRPr="0067564C" w:rsidRDefault="00A85E8C" w:rsidP="00A85E8C">
            <w:pPr>
              <w:spacing w:before="1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ype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7B9759FE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A85E8C" w:rsidRPr="0067564C" w14:paraId="7CBCC4A7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3B7C6EC3" w14:textId="77777777" w:rsidR="00A85E8C" w:rsidRPr="0067564C" w:rsidRDefault="00A85E8C" w:rsidP="00A85E8C">
            <w:pPr>
              <w:spacing w:before="31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23</w:t>
            </w:r>
            <w:r w:rsidRPr="0067564C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74" w:type="dxa"/>
          </w:tcPr>
          <w:p w14:paraId="2FB201C9" w14:textId="77777777" w:rsidR="00A85E8C" w:rsidRPr="0067564C" w:rsidRDefault="00A85E8C" w:rsidP="00A85E8C">
            <w:pPr>
              <w:spacing w:before="31"/>
              <w:ind w:left="96" w:right="-2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513" w:type="dxa"/>
            <w:shd w:val="clear" w:color="auto" w:fill="auto"/>
          </w:tcPr>
          <w:p w14:paraId="5AFB58C8" w14:textId="77777777" w:rsidR="00A85E8C" w:rsidRPr="0067564C" w:rsidRDefault="00A85E8C" w:rsidP="00A85E8C">
            <w:pPr>
              <w:spacing w:before="31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++++++++++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2061" w:type="dxa"/>
          </w:tcPr>
          <w:p w14:paraId="7789C58C" w14:textId="77777777" w:rsidR="00A85E8C" w:rsidRPr="0067564C" w:rsidRDefault="00A85E8C" w:rsidP="00A85E8C">
            <w:pPr>
              <w:spacing w:before="31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7B6C8457" w14:textId="77777777" w:rsidR="00A85E8C" w:rsidRPr="003B64F4" w:rsidRDefault="00A85E8C" w:rsidP="002C6077">
            <w:pPr>
              <w:spacing w:before="31"/>
              <w:ind w:left="96" w:right="-20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3B64F4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3B64F4">
              <w:rPr>
                <w:rFonts w:ascii="Verdana" w:hAnsi="Verdana" w:cs="Arial"/>
                <w:spacing w:val="-1"/>
                <w:sz w:val="14"/>
                <w:szCs w:val="14"/>
              </w:rPr>
              <w:t>1</w:t>
            </w:r>
            <w:r w:rsidRPr="003B64F4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3B64F4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3B64F4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0D1E00CF" w14:textId="77777777" w:rsidR="00A85E8C" w:rsidRPr="0067564C" w:rsidRDefault="00A85E8C" w:rsidP="00A85E8C">
            <w:pPr>
              <w:spacing w:before="31"/>
              <w:ind w:left="95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276" w:type="dxa"/>
          </w:tcPr>
          <w:p w14:paraId="5311BAC6" w14:textId="77777777" w:rsidR="00A85E8C" w:rsidRPr="0067564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6A3712E5" w14:textId="77777777" w:rsidR="00A85E8C" w:rsidRPr="0067564C" w:rsidRDefault="00A85E8C" w:rsidP="00A85E8C">
            <w:pPr>
              <w:spacing w:before="31"/>
              <w:ind w:left="93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ype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5DDCDAA5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DB3DDB">
              <w:rPr>
                <w:rFonts w:ascii="Verdana" w:eastAsia="Calibri" w:hAnsi="Verdana" w:cs="Arial"/>
                <w:sz w:val="16"/>
                <w:szCs w:val="16"/>
                <w:lang w:eastAsia="da-DK"/>
              </w:rPr>
              <w:t>Coded creditor reference type. Code SCOR</w:t>
            </w:r>
          </w:p>
        </w:tc>
      </w:tr>
      <w:tr w:rsidR="00A85E8C" w:rsidRPr="0067564C" w14:paraId="44C42362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70D13D44" w14:textId="77777777" w:rsidR="00A85E8C" w:rsidRPr="0067564C" w:rsidRDefault="00A85E8C" w:rsidP="00A85E8C">
            <w:pPr>
              <w:spacing w:before="31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2.241</w:t>
            </w:r>
          </w:p>
        </w:tc>
        <w:tc>
          <w:tcPr>
            <w:tcW w:w="574" w:type="dxa"/>
          </w:tcPr>
          <w:p w14:paraId="26284A9F" w14:textId="77777777" w:rsidR="00A85E8C" w:rsidRPr="0067564C" w:rsidRDefault="00A85E8C" w:rsidP="00A85E8C">
            <w:pPr>
              <w:spacing w:before="31"/>
              <w:ind w:left="96" w:right="-2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513" w:type="dxa"/>
            <w:shd w:val="clear" w:color="auto" w:fill="auto"/>
          </w:tcPr>
          <w:p w14:paraId="72C38568" w14:textId="4A69DB62" w:rsidR="00A85E8C" w:rsidRPr="003B64F4" w:rsidRDefault="00CD0C35" w:rsidP="00A85E8C">
            <w:pPr>
              <w:spacing w:before="31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2C6077">
              <w:rPr>
                <w:rFonts w:ascii="Verdana" w:hAnsi="Verdana" w:cs="Arial"/>
                <w:sz w:val="16"/>
                <w:szCs w:val="16"/>
                <w:lang w:val="en-GB"/>
              </w:rPr>
              <w:t>+++++++++Issuer</w:t>
            </w:r>
          </w:p>
        </w:tc>
        <w:tc>
          <w:tcPr>
            <w:tcW w:w="2061" w:type="dxa"/>
          </w:tcPr>
          <w:p w14:paraId="51E1EA34" w14:textId="366197FF" w:rsidR="00A85E8C" w:rsidRPr="003B64F4" w:rsidRDefault="00CD0C35" w:rsidP="00A85E8C">
            <w:pPr>
              <w:spacing w:before="31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C6077">
              <w:rPr>
                <w:rFonts w:ascii="Verdana" w:hAnsi="Verdana" w:cs="Arial"/>
                <w:sz w:val="16"/>
                <w:szCs w:val="16"/>
                <w:lang w:val="en-GB"/>
              </w:rPr>
              <w:t>&lt;Issuer&gt;</w:t>
            </w:r>
          </w:p>
        </w:tc>
        <w:tc>
          <w:tcPr>
            <w:tcW w:w="742" w:type="dxa"/>
          </w:tcPr>
          <w:p w14:paraId="62E2BDCE" w14:textId="2EF3D0DE" w:rsidR="00A85E8C" w:rsidRPr="003B64F4" w:rsidRDefault="00CD0C35" w:rsidP="002C6077">
            <w:pPr>
              <w:spacing w:before="31"/>
              <w:ind w:left="96" w:right="-20"/>
              <w:jc w:val="center"/>
              <w:rPr>
                <w:rFonts w:ascii="Verdana" w:hAnsi="Verdana" w:cs="Arial"/>
                <w:spacing w:val="1"/>
                <w:sz w:val="14"/>
                <w:szCs w:val="14"/>
              </w:rPr>
            </w:pPr>
            <w:r w:rsidRPr="002C6077">
              <w:rPr>
                <w:rFonts w:ascii="Verdana" w:hAnsi="Verdana" w:cs="Arial"/>
                <w:sz w:val="14"/>
                <w:szCs w:val="14"/>
                <w:lang w:val="en-GB"/>
              </w:rPr>
              <w:t>[0..1]</w:t>
            </w:r>
          </w:p>
        </w:tc>
        <w:tc>
          <w:tcPr>
            <w:tcW w:w="1787" w:type="dxa"/>
          </w:tcPr>
          <w:p w14:paraId="2F987DC6" w14:textId="68EFFDB1" w:rsidR="00A85E8C" w:rsidRPr="003B64F4" w:rsidRDefault="00CD0C35" w:rsidP="00A85E8C">
            <w:pPr>
              <w:spacing w:before="31"/>
              <w:ind w:left="95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2C6077">
              <w:rPr>
                <w:rFonts w:ascii="Verdana" w:hAnsi="Verdana" w:cs="Arial"/>
                <w:sz w:val="16"/>
                <w:szCs w:val="16"/>
                <w:lang w:val="en-GB"/>
              </w:rPr>
              <w:t>Max35Text</w:t>
            </w:r>
          </w:p>
        </w:tc>
        <w:tc>
          <w:tcPr>
            <w:tcW w:w="1276" w:type="dxa"/>
          </w:tcPr>
          <w:p w14:paraId="081DEB07" w14:textId="06BBF00B" w:rsidR="00A85E8C" w:rsidRPr="003B64F4" w:rsidRDefault="00CD0C35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3B64F4"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7ECE13B3" w14:textId="2361B4A4" w:rsidR="00A85E8C" w:rsidRPr="003B64F4" w:rsidRDefault="00CD0C35" w:rsidP="00A85E8C">
            <w:pPr>
              <w:spacing w:before="31"/>
              <w:ind w:left="93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 w:rsidRPr="002C6077">
              <w:rPr>
                <w:rFonts w:ascii="Verdana" w:hAnsi="Verdana" w:cs="Arial"/>
                <w:sz w:val="16"/>
                <w:szCs w:val="16"/>
                <w:lang w:val="en-GB"/>
              </w:rPr>
              <w:t>Identification of the issuer of the credit reference type.</w:t>
            </w:r>
          </w:p>
        </w:tc>
        <w:tc>
          <w:tcPr>
            <w:tcW w:w="1843" w:type="dxa"/>
          </w:tcPr>
          <w:p w14:paraId="42D6C804" w14:textId="2DDF91BD" w:rsidR="00A85E8C" w:rsidRPr="003B64F4" w:rsidRDefault="00A85E8C" w:rsidP="00A85E8C">
            <w:pPr>
              <w:spacing w:line="179" w:lineRule="exact"/>
              <w:ind w:right="-20"/>
              <w:rPr>
                <w:rFonts w:ascii="Verdana" w:eastAsia="Calibri" w:hAnsi="Verdana" w:cs="Arial"/>
                <w:sz w:val="16"/>
                <w:szCs w:val="16"/>
                <w:lang w:eastAsia="da-DK"/>
              </w:rPr>
            </w:pPr>
          </w:p>
        </w:tc>
      </w:tr>
      <w:tr w:rsidR="00A85E8C" w:rsidRPr="0067564C" w14:paraId="1FD28066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338E4FF4" w14:textId="77777777" w:rsidR="00A85E8C" w:rsidRPr="0067564C" w:rsidRDefault="00A85E8C" w:rsidP="00A85E8C">
            <w:pPr>
              <w:spacing w:before="14" w:line="280" w:lineRule="exact"/>
              <w:rPr>
                <w:rFonts w:ascii="Verdana" w:hAnsi="Verdana"/>
                <w:sz w:val="16"/>
                <w:szCs w:val="16"/>
              </w:rPr>
            </w:pPr>
          </w:p>
          <w:p w14:paraId="759E05F3" w14:textId="77777777" w:rsidR="00A85E8C" w:rsidRPr="0067564C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24</w:t>
            </w:r>
            <w:r w:rsidRPr="0067564C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74" w:type="dxa"/>
          </w:tcPr>
          <w:p w14:paraId="4A5731F7" w14:textId="77777777" w:rsidR="00A85E8C" w:rsidRPr="0067564C" w:rsidRDefault="00A85E8C" w:rsidP="00A85E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0E249FC8" w14:textId="77777777" w:rsidR="00A85E8C" w:rsidRPr="0067564C" w:rsidRDefault="00A85E8C" w:rsidP="00A85E8C">
            <w:pPr>
              <w:spacing w:before="14" w:line="280" w:lineRule="exact"/>
              <w:rPr>
                <w:rFonts w:ascii="Verdana" w:hAnsi="Verdana"/>
                <w:sz w:val="16"/>
                <w:szCs w:val="16"/>
              </w:rPr>
            </w:pPr>
          </w:p>
          <w:p w14:paraId="2E128756" w14:textId="77777777" w:rsidR="00A85E8C" w:rsidRPr="0067564C" w:rsidRDefault="00A85E8C" w:rsidP="00A85E8C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2061" w:type="dxa"/>
          </w:tcPr>
          <w:p w14:paraId="17DEB341" w14:textId="77777777" w:rsidR="00A85E8C" w:rsidRPr="0067564C" w:rsidRDefault="00A85E8C" w:rsidP="00A85E8C">
            <w:pPr>
              <w:spacing w:before="14" w:line="280" w:lineRule="exact"/>
              <w:rPr>
                <w:rFonts w:ascii="Verdana" w:hAnsi="Verdana"/>
                <w:sz w:val="16"/>
                <w:szCs w:val="16"/>
              </w:rPr>
            </w:pPr>
          </w:p>
          <w:p w14:paraId="558F8341" w14:textId="77777777" w:rsidR="00A85E8C" w:rsidRPr="0067564C" w:rsidRDefault="00A85E8C" w:rsidP="00A85E8C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7DAB28C1" w14:textId="77777777" w:rsidR="00A85E8C" w:rsidRPr="0067564C" w:rsidRDefault="00A85E8C" w:rsidP="00A85E8C">
            <w:pPr>
              <w:spacing w:before="14" w:line="280" w:lineRule="exact"/>
              <w:rPr>
                <w:rFonts w:ascii="Verdana" w:hAnsi="Verdana"/>
                <w:sz w:val="14"/>
                <w:szCs w:val="14"/>
              </w:rPr>
            </w:pPr>
          </w:p>
          <w:p w14:paraId="2A4773A5" w14:textId="77777777" w:rsidR="00A85E8C" w:rsidRPr="0067564C" w:rsidRDefault="00A85E8C" w:rsidP="00A85E8C">
            <w:pPr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122C3A6A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45C9B432" w14:textId="77777777" w:rsidR="00A85E8C" w:rsidRPr="0067564C" w:rsidRDefault="00A85E8C" w:rsidP="00A85E8C">
            <w:pPr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6612CB23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14:paraId="7A07E9E8" w14:textId="77777777" w:rsidR="00A85E8C" w:rsidRPr="0067564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1CA57493" w14:textId="77777777" w:rsidR="00A85E8C" w:rsidRPr="0067564C" w:rsidRDefault="00A85E8C" w:rsidP="00A85E8C">
            <w:pPr>
              <w:spacing w:before="10" w:line="100" w:lineRule="exact"/>
              <w:rPr>
                <w:rFonts w:ascii="Verdana" w:hAnsi="Verdana"/>
                <w:sz w:val="16"/>
                <w:szCs w:val="16"/>
              </w:rPr>
            </w:pPr>
          </w:p>
          <w:p w14:paraId="1275F8A8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52D102EC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3769F2EC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769923BE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6BFD3252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6B806F32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3936B14C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023C8C40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67DD2C58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2AFB158C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7D7663B6" w14:textId="77777777" w:rsidR="00A85E8C" w:rsidRPr="0067564C" w:rsidRDefault="00A85E8C" w:rsidP="00A85E8C">
            <w:pPr>
              <w:spacing w:line="239" w:lineRule="auto"/>
              <w:ind w:left="97" w:right="177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guou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erenc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as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gne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41DC44BD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CR-re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:</w:t>
            </w:r>
          </w:p>
          <w:p w14:paraId="3A45D7CF" w14:textId="77777777" w:rsidR="00A85E8C" w:rsidRPr="0067564C" w:rsidRDefault="00A85E8C" w:rsidP="00A85E8C">
            <w:pPr>
              <w:spacing w:before="1" w:line="239" w:lineRule="auto"/>
              <w:ind w:right="92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lip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pay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 O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CR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-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a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nat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lip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h a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epara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(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z w:val="16"/>
                <w:szCs w:val="16"/>
              </w:rPr>
              <w:t>x</w:t>
            </w:r>
            <w:proofErr w:type="spellEnd"/>
          </w:p>
          <w:p w14:paraId="2474EF2D" w14:textId="77777777" w:rsidR="00A85E8C" w:rsidRPr="0067564C" w:rsidRDefault="00A85E8C" w:rsidP="00A85E8C">
            <w:pPr>
              <w:spacing w:before="1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71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/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12345678901234</w:t>
            </w:r>
            <w:r w:rsidRPr="0067564C">
              <w:rPr>
                <w:rFonts w:ascii="Verdana" w:hAnsi="Verdana" w:cs="Arial"/>
                <w:sz w:val="16"/>
                <w:szCs w:val="16"/>
              </w:rPr>
              <w:t>5</w:t>
            </w:r>
          </w:p>
          <w:p w14:paraId="3508560F" w14:textId="77777777" w:rsidR="00A85E8C" w:rsidRPr="0067564C" w:rsidRDefault="00A85E8C" w:rsidP="00A85E8C">
            <w:pPr>
              <w:spacing w:before="1" w:line="239" w:lineRule="auto"/>
              <w:ind w:right="118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)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lip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uppor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z w:val="16"/>
                <w:szCs w:val="16"/>
              </w:rPr>
              <w:t>ly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lip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z w:val="16"/>
                <w:szCs w:val="16"/>
              </w:rPr>
              <w:t>ill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repor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(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eg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73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/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)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  <w:p w14:paraId="1BDA4695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/</w:t>
            </w:r>
            <w:proofErr w:type="spellStart"/>
            <w:r w:rsidRPr="0067564C">
              <w:rPr>
                <w:rFonts w:ascii="Verdana" w:hAnsi="Verdana" w:cs="Arial"/>
                <w:sz w:val="16"/>
                <w:szCs w:val="16"/>
              </w:rPr>
              <w:t>Gi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67564C">
              <w:rPr>
                <w:rFonts w:ascii="Verdana" w:hAnsi="Verdana" w:cs="Arial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is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popu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unde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gram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ob</w:t>
            </w:r>
            <w:r w:rsidRPr="0067564C">
              <w:rPr>
                <w:rFonts w:ascii="Verdana" w:hAnsi="Verdana" w:cs="Arial"/>
                <w:sz w:val="16"/>
                <w:szCs w:val="16"/>
              </w:rPr>
              <w:t>j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proofErr w:type="gramEnd"/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ber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.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: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(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11649)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</w:tr>
      <w:tr w:rsidR="00A85E8C" w:rsidRPr="0067564C" w14:paraId="1F533F41" w14:textId="77777777" w:rsidTr="00CF136A">
        <w:trPr>
          <w:cantSplit/>
          <w:trHeight w:val="20"/>
        </w:trPr>
        <w:tc>
          <w:tcPr>
            <w:tcW w:w="821" w:type="dxa"/>
            <w:shd w:val="clear" w:color="auto" w:fill="DAEEF3" w:themeFill="accent5" w:themeFillTint="33"/>
          </w:tcPr>
          <w:p w14:paraId="69947A5B" w14:textId="77777777" w:rsidR="00A85E8C" w:rsidRPr="0067564C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24</w:t>
            </w:r>
            <w:r w:rsidRPr="0067564C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74" w:type="dxa"/>
          </w:tcPr>
          <w:p w14:paraId="0026E2D5" w14:textId="77777777" w:rsidR="00A85E8C" w:rsidRPr="0067564C" w:rsidRDefault="00A85E8C" w:rsidP="00A85E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6ED8BCD3" w14:textId="77777777" w:rsidR="00A85E8C" w:rsidRPr="0067564C" w:rsidRDefault="00A85E8C" w:rsidP="00A85E8C">
            <w:pPr>
              <w:spacing w:before="86"/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edDa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2061" w:type="dxa"/>
          </w:tcPr>
          <w:p w14:paraId="0BD0D462" w14:textId="77777777" w:rsidR="00A85E8C" w:rsidRPr="0067564C" w:rsidRDefault="00A85E8C" w:rsidP="00A85E8C">
            <w:pPr>
              <w:spacing w:before="86"/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dD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65705A7D" w14:textId="77777777" w:rsidR="00A85E8C" w:rsidRPr="0067564C" w:rsidRDefault="00A85E8C" w:rsidP="00A85E8C">
            <w:pPr>
              <w:spacing w:before="86"/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224C51AB" w14:textId="77777777" w:rsidR="00A85E8C" w:rsidRPr="0067564C" w:rsidRDefault="00A85E8C" w:rsidP="00A85E8C">
            <w:pPr>
              <w:spacing w:before="86"/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276" w:type="dxa"/>
          </w:tcPr>
          <w:p w14:paraId="64E5C1F2" w14:textId="77777777" w:rsidR="00A85E8C" w:rsidRPr="0067564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5D4E3CED" w14:textId="77777777" w:rsidR="00A85E8C" w:rsidRPr="0067564C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g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te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</w:p>
          <w:p w14:paraId="1D842C09" w14:textId="77777777" w:rsidR="00A85E8C" w:rsidRPr="0067564C" w:rsidRDefault="00A85E8C" w:rsidP="00A85E8C">
            <w:pPr>
              <w:spacing w:before="1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under</w:t>
            </w:r>
            <w:r w:rsidRPr="0067564C">
              <w:rPr>
                <w:rFonts w:ascii="Verdana" w:hAnsi="Verdana" w:cs="Arial"/>
                <w:sz w:val="16"/>
                <w:szCs w:val="16"/>
              </w:rPr>
              <w:t>l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ons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729A2A3C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</w:tc>
      </w:tr>
      <w:tr w:rsidR="00A85E8C" w:rsidRPr="0067564C" w14:paraId="5D89804F" w14:textId="77777777" w:rsidTr="00CF136A">
        <w:trPr>
          <w:cantSplit/>
          <w:trHeight w:val="20"/>
        </w:trPr>
        <w:tc>
          <w:tcPr>
            <w:tcW w:w="821" w:type="dxa"/>
            <w:shd w:val="clear" w:color="auto" w:fill="auto"/>
          </w:tcPr>
          <w:p w14:paraId="57AE530A" w14:textId="77777777" w:rsidR="00A85E8C" w:rsidRDefault="00A85E8C" w:rsidP="00A85E8C">
            <w:pPr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55B489D6" w14:textId="77777777" w:rsidR="00A85E8C" w:rsidRPr="0067564C" w:rsidRDefault="00A85E8C" w:rsidP="00A85E8C">
            <w:pPr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24</w:t>
            </w:r>
            <w:r w:rsidRPr="0067564C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74" w:type="dxa"/>
          </w:tcPr>
          <w:p w14:paraId="0A18C377" w14:textId="77777777" w:rsidR="00A85E8C" w:rsidRPr="0067564C" w:rsidRDefault="00A85E8C" w:rsidP="00A85E8C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3" w:type="dxa"/>
            <w:shd w:val="clear" w:color="auto" w:fill="auto"/>
          </w:tcPr>
          <w:p w14:paraId="730F7535" w14:textId="77777777" w:rsidR="00A85E8C" w:rsidRPr="0067564C" w:rsidRDefault="00A85E8C" w:rsidP="00A85E8C">
            <w:pPr>
              <w:spacing w:before="10" w:line="120" w:lineRule="exact"/>
              <w:rPr>
                <w:rFonts w:ascii="Verdana" w:hAnsi="Verdana"/>
                <w:sz w:val="16"/>
                <w:szCs w:val="16"/>
              </w:rPr>
            </w:pPr>
          </w:p>
          <w:p w14:paraId="33106F4F" w14:textId="77777777" w:rsidR="00A85E8C" w:rsidRPr="0067564C" w:rsidRDefault="00A85E8C" w:rsidP="00A85E8C">
            <w:pPr>
              <w:ind w:left="96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++++++</w:t>
            </w:r>
            <w:proofErr w:type="spellStart"/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p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Ti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2061" w:type="dxa"/>
          </w:tcPr>
          <w:p w14:paraId="188B09AF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6"/>
                <w:szCs w:val="16"/>
              </w:rPr>
            </w:pPr>
          </w:p>
          <w:p w14:paraId="28FF4C34" w14:textId="77777777" w:rsidR="00A85E8C" w:rsidRPr="0067564C" w:rsidRDefault="00A85E8C" w:rsidP="00A85E8C">
            <w:pPr>
              <w:ind w:left="92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42" w:type="dxa"/>
          </w:tcPr>
          <w:p w14:paraId="651B2142" w14:textId="77777777" w:rsidR="00A85E8C" w:rsidRPr="0067564C" w:rsidRDefault="00A85E8C" w:rsidP="00A85E8C">
            <w:pPr>
              <w:spacing w:line="200" w:lineRule="exact"/>
              <w:rPr>
                <w:rFonts w:ascii="Verdana" w:hAnsi="Verdana"/>
                <w:sz w:val="14"/>
                <w:szCs w:val="14"/>
              </w:rPr>
            </w:pPr>
          </w:p>
          <w:p w14:paraId="5CD7CDEC" w14:textId="77777777" w:rsidR="00A85E8C" w:rsidRPr="0067564C" w:rsidRDefault="00A85E8C" w:rsidP="00A85E8C">
            <w:pPr>
              <w:ind w:left="90" w:right="-20"/>
              <w:rPr>
                <w:rFonts w:ascii="Verdana" w:hAnsi="Verdana" w:cs="Arial"/>
                <w:sz w:val="14"/>
                <w:szCs w:val="14"/>
              </w:rPr>
            </w:pP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[</w:t>
            </w:r>
            <w:r w:rsidRPr="0067564C">
              <w:rPr>
                <w:rFonts w:ascii="Verdana" w:hAnsi="Verdana" w:cs="Arial"/>
                <w:spacing w:val="-1"/>
                <w:sz w:val="14"/>
                <w:szCs w:val="14"/>
              </w:rPr>
              <w:t>0</w:t>
            </w:r>
            <w:r w:rsidRPr="0067564C">
              <w:rPr>
                <w:rFonts w:ascii="Verdana" w:hAnsi="Verdana" w:cs="Arial"/>
                <w:spacing w:val="1"/>
                <w:sz w:val="14"/>
                <w:szCs w:val="14"/>
              </w:rPr>
              <w:t>..</w:t>
            </w:r>
            <w:r w:rsidRPr="0067564C">
              <w:rPr>
                <w:rFonts w:ascii="Verdana" w:hAnsi="Verdana" w:cs="Arial"/>
                <w:spacing w:val="-3"/>
                <w:sz w:val="14"/>
                <w:szCs w:val="14"/>
              </w:rPr>
              <w:t>1</w:t>
            </w:r>
            <w:r w:rsidRPr="0067564C">
              <w:rPr>
                <w:rFonts w:ascii="Verdana" w:hAnsi="Verdana" w:cs="Arial"/>
                <w:sz w:val="14"/>
                <w:szCs w:val="14"/>
              </w:rPr>
              <w:t>]</w:t>
            </w:r>
          </w:p>
        </w:tc>
        <w:tc>
          <w:tcPr>
            <w:tcW w:w="1787" w:type="dxa"/>
          </w:tcPr>
          <w:p w14:paraId="5E03B49E" w14:textId="77777777" w:rsidR="00A85E8C" w:rsidRPr="0067564C" w:rsidRDefault="00A85E8C" w:rsidP="00A85E8C">
            <w:pPr>
              <w:spacing w:before="10" w:line="120" w:lineRule="exact"/>
              <w:rPr>
                <w:rFonts w:ascii="Verdana" w:hAnsi="Verdana"/>
                <w:sz w:val="16"/>
                <w:szCs w:val="16"/>
              </w:rPr>
            </w:pPr>
          </w:p>
          <w:p w14:paraId="4F350217" w14:textId="77777777" w:rsidR="00A85E8C" w:rsidRPr="0067564C" w:rsidRDefault="00A85E8C" w:rsidP="00A85E8C">
            <w:pPr>
              <w:ind w:left="89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67564C">
              <w:rPr>
                <w:rFonts w:ascii="Verdana" w:hAnsi="Verdana" w:cs="Arial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76" w:type="dxa"/>
          </w:tcPr>
          <w:p w14:paraId="3F9E0D63" w14:textId="77777777" w:rsidR="00A85E8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</w:p>
          <w:p w14:paraId="2D74716C" w14:textId="77777777" w:rsidR="00A85E8C" w:rsidRPr="0067564C" w:rsidRDefault="00A85E8C" w:rsidP="00A85E8C">
            <w:pPr>
              <w:spacing w:before="1" w:line="239" w:lineRule="auto"/>
              <w:ind w:right="98"/>
              <w:rPr>
                <w:rFonts w:ascii="Verdana" w:hAnsi="Verdana" w:cs="Arial"/>
                <w:sz w:val="16"/>
                <w:szCs w:val="16"/>
                <w:lang w:val="en-GB"/>
              </w:rPr>
            </w:pPr>
            <w:r>
              <w:rPr>
                <w:rFonts w:ascii="Verdana" w:hAnsi="Verdana" w:cs="Arial"/>
                <w:sz w:val="16"/>
                <w:szCs w:val="16"/>
                <w:lang w:val="en-GB"/>
              </w:rPr>
              <w:t>Optional</w:t>
            </w:r>
          </w:p>
        </w:tc>
        <w:tc>
          <w:tcPr>
            <w:tcW w:w="2551" w:type="dxa"/>
            <w:shd w:val="clear" w:color="auto" w:fill="auto"/>
          </w:tcPr>
          <w:p w14:paraId="673009A2" w14:textId="77777777" w:rsidR="00A85E8C" w:rsidRPr="0067564C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 in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n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pay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</w:p>
          <w:p w14:paraId="38EE7E0B" w14:textId="77777777" w:rsidR="00A85E8C" w:rsidRPr="0067564C" w:rsidRDefault="00A85E8C" w:rsidP="00A85E8C">
            <w:pPr>
              <w:spacing w:line="179" w:lineRule="exact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proofErr w:type="gramStart"/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g</w:t>
            </w:r>
            <w:proofErr w:type="gram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par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pro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g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agen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(deb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's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agen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in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it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67564C">
              <w:rPr>
                <w:rFonts w:ascii="Verdana" w:hAnsi="Verdana" w:cs="Arial"/>
                <w:sz w:val="16"/>
                <w:szCs w:val="16"/>
              </w:rPr>
              <w:t>,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67564C">
              <w:rPr>
                <w:rFonts w:ascii="Verdana" w:hAnsi="Verdana" w:cs="Arial"/>
                <w:sz w:val="16"/>
                <w:szCs w:val="16"/>
              </w:rPr>
              <w:t>'s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agen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in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a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rec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)</w:t>
            </w:r>
            <w:r w:rsidRPr="0067564C">
              <w:rPr>
                <w:rFonts w:ascii="Verdana" w:hAnsi="Verdana" w:cs="Arial"/>
                <w:sz w:val="16"/>
                <w:szCs w:val="16"/>
              </w:rPr>
              <w:t>. 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ea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-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on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g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her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z w:val="16"/>
                <w:szCs w:val="16"/>
              </w:rPr>
              <w:t>-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proofErr w:type="gram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t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g</w:t>
            </w:r>
            <w:proofErr w:type="gramEnd"/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agen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ha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ve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pa</w:t>
            </w:r>
            <w:r w:rsidRPr="0067564C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67564C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67564C">
              <w:rPr>
                <w:rFonts w:ascii="Verdana" w:hAnsi="Verdana" w:cs="Arial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orde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app</w:t>
            </w:r>
            <w:r w:rsidRPr="0067564C">
              <w:rPr>
                <w:rFonts w:ascii="Verdana" w:hAnsi="Verdana" w:cs="Arial"/>
                <w:sz w:val="16"/>
                <w:szCs w:val="16"/>
              </w:rPr>
              <w:t>li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hec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k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s 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eg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 xml:space="preserve">, </w:t>
            </w:r>
            <w:proofErr w:type="spellStart"/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au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hor</w:t>
            </w:r>
            <w:r w:rsidRPr="0067564C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>i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proofErr w:type="spellEnd"/>
            <w:r w:rsidRPr="0067564C">
              <w:rPr>
                <w:rFonts w:ascii="Verdana" w:hAnsi="Verdana" w:cs="Arial"/>
                <w:sz w:val="16"/>
                <w:szCs w:val="16"/>
              </w:rPr>
              <w:t>,</w:t>
            </w:r>
            <w:r w:rsidRPr="0067564C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ava</w:t>
            </w:r>
            <w:r w:rsidRPr="0067564C">
              <w:rPr>
                <w:rFonts w:ascii="Verdana" w:hAnsi="Verdana" w:cs="Arial"/>
                <w:sz w:val="16"/>
                <w:szCs w:val="16"/>
              </w:rPr>
              <w:t>il</w:t>
            </w:r>
            <w:r w:rsidRPr="0067564C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67564C">
              <w:rPr>
                <w:rFonts w:ascii="Verdana" w:hAnsi="Verdana" w:cs="Arial"/>
                <w:sz w:val="16"/>
                <w:szCs w:val="16"/>
              </w:rPr>
              <w:t>ili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67564C">
              <w:rPr>
                <w:rFonts w:ascii="Verdana" w:hAnsi="Verdana" w:cs="Arial"/>
                <w:sz w:val="16"/>
                <w:szCs w:val="16"/>
              </w:rPr>
              <w:t xml:space="preserve">f 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67564C">
              <w:rPr>
                <w:rFonts w:ascii="Verdana" w:hAnsi="Verdana" w:cs="Arial"/>
                <w:spacing w:val="-1"/>
                <w:sz w:val="16"/>
                <w:szCs w:val="16"/>
              </w:rPr>
              <w:t>und</w:t>
            </w: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67564C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14:paraId="30663EF1" w14:textId="77777777" w:rsidR="00A85E8C" w:rsidRPr="0067564C" w:rsidRDefault="00A85E8C" w:rsidP="00A85E8C">
            <w:pPr>
              <w:spacing w:line="179" w:lineRule="exact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 w:rsidRPr="0067564C">
              <w:rPr>
                <w:rFonts w:ascii="Verdana" w:hAnsi="Verdana" w:cs="Arial"/>
                <w:spacing w:val="1"/>
                <w:sz w:val="16"/>
                <w:szCs w:val="16"/>
              </w:rPr>
              <w:t>Payment date and time</w:t>
            </w:r>
          </w:p>
        </w:tc>
      </w:tr>
    </w:tbl>
    <w:p w14:paraId="7F0C51F4" w14:textId="77777777" w:rsidR="004548DD" w:rsidRPr="0067564C" w:rsidRDefault="004548DD" w:rsidP="004548DD">
      <w:pPr>
        <w:rPr>
          <w:rFonts w:ascii="Verdana" w:hAnsi="Verdana"/>
          <w:sz w:val="16"/>
          <w:szCs w:val="16"/>
        </w:rPr>
      </w:pPr>
    </w:p>
    <w:p w14:paraId="16B0F621" w14:textId="77777777" w:rsidR="004548DD" w:rsidRPr="00FC3F0B" w:rsidRDefault="004548DD" w:rsidP="004548DD">
      <w:pPr>
        <w:rPr>
          <w:rFonts w:ascii="Verdana" w:hAnsi="Verdana"/>
          <w:sz w:val="16"/>
          <w:szCs w:val="16"/>
        </w:rPr>
      </w:pPr>
    </w:p>
    <w:p w14:paraId="1DDF0677" w14:textId="77777777" w:rsidR="005633FD" w:rsidRPr="00EA6F5E" w:rsidRDefault="005633FD" w:rsidP="00546249"/>
    <w:sectPr w:rsidR="005633FD" w:rsidRPr="00EA6F5E" w:rsidSect="004548DD">
      <w:headerReference w:type="default" r:id="rId14"/>
      <w:footerReference w:type="default" r:id="rId15"/>
      <w:pgSz w:w="16838" w:h="11906" w:orient="landscape" w:code="9"/>
      <w:pgMar w:top="1134" w:right="1701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CED5BF" w14:textId="77777777" w:rsidR="004110DB" w:rsidRDefault="004110DB" w:rsidP="006C2F47">
      <w:r>
        <w:separator/>
      </w:r>
    </w:p>
  </w:endnote>
  <w:endnote w:type="continuationSeparator" w:id="0">
    <w:p w14:paraId="3121E77F" w14:textId="77777777" w:rsidR="004110DB" w:rsidRDefault="004110DB" w:rsidP="006C2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nske Text">
    <w:altName w:val="Danske Tex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andelSans">
    <w:altName w:val="Bell MT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5666372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4B411884" w14:textId="77777777" w:rsidR="006B067E" w:rsidRDefault="006B067E" w:rsidP="00575E97">
            <w:pPr>
              <w:pStyle w:val="Sidefod"/>
              <w:ind w:left="8221" w:firstLine="3515"/>
            </w:pPr>
            <w:r>
              <w:rPr>
                <w:rFonts w:ascii="Verdana" w:hAnsi="Verdana"/>
                <w:b w:val="0"/>
                <w:szCs w:val="16"/>
                <w:lang w:val="da-DK"/>
              </w:rPr>
              <w:t>Page</w:t>
            </w:r>
            <w:r w:rsidRPr="00575E97">
              <w:rPr>
                <w:rFonts w:ascii="Verdana" w:hAnsi="Verdana"/>
                <w:b w:val="0"/>
                <w:szCs w:val="16"/>
                <w:lang w:val="da-DK"/>
              </w:rPr>
              <w:t xml:space="preserve"> </w:t>
            </w:r>
            <w:r w:rsidRPr="00575E97">
              <w:rPr>
                <w:rFonts w:ascii="Verdana" w:hAnsi="Verdana"/>
                <w:b w:val="0"/>
                <w:bCs/>
                <w:szCs w:val="16"/>
              </w:rPr>
              <w:fldChar w:fldCharType="begin"/>
            </w:r>
            <w:r w:rsidRPr="00575E97">
              <w:rPr>
                <w:rFonts w:ascii="Verdana" w:hAnsi="Verdana"/>
                <w:b w:val="0"/>
                <w:bCs/>
                <w:szCs w:val="16"/>
              </w:rPr>
              <w:instrText>PAGE</w:instrText>
            </w:r>
            <w:r w:rsidRPr="00575E97">
              <w:rPr>
                <w:rFonts w:ascii="Verdana" w:hAnsi="Verdana"/>
                <w:b w:val="0"/>
                <w:bCs/>
                <w:szCs w:val="16"/>
              </w:rPr>
              <w:fldChar w:fldCharType="separate"/>
            </w:r>
            <w:r w:rsidR="00D50818">
              <w:rPr>
                <w:rFonts w:ascii="Verdana" w:hAnsi="Verdana"/>
                <w:b w:val="0"/>
                <w:bCs/>
                <w:noProof/>
                <w:szCs w:val="16"/>
              </w:rPr>
              <w:t>22</w:t>
            </w:r>
            <w:r w:rsidRPr="00575E97">
              <w:rPr>
                <w:rFonts w:ascii="Verdana" w:hAnsi="Verdana"/>
                <w:b w:val="0"/>
                <w:bCs/>
                <w:szCs w:val="16"/>
              </w:rPr>
              <w:fldChar w:fldCharType="end"/>
            </w:r>
            <w:r w:rsidRPr="00575E97">
              <w:rPr>
                <w:rFonts w:ascii="Verdana" w:hAnsi="Verdana"/>
                <w:b w:val="0"/>
                <w:szCs w:val="16"/>
                <w:lang w:val="da-DK"/>
              </w:rPr>
              <w:t xml:space="preserve"> </w:t>
            </w:r>
            <w:r>
              <w:rPr>
                <w:rFonts w:ascii="Verdana" w:hAnsi="Verdana"/>
                <w:b w:val="0"/>
                <w:szCs w:val="16"/>
                <w:lang w:val="da-DK"/>
              </w:rPr>
              <w:t>o</w:t>
            </w:r>
            <w:r w:rsidRPr="00575E97">
              <w:rPr>
                <w:rFonts w:ascii="Verdana" w:hAnsi="Verdana"/>
                <w:b w:val="0"/>
                <w:szCs w:val="16"/>
                <w:lang w:val="da-DK"/>
              </w:rPr>
              <w:t xml:space="preserve">f </w:t>
            </w:r>
            <w:r w:rsidRPr="00575E97">
              <w:rPr>
                <w:rFonts w:ascii="Verdana" w:hAnsi="Verdana"/>
                <w:b w:val="0"/>
                <w:bCs/>
                <w:szCs w:val="16"/>
              </w:rPr>
              <w:fldChar w:fldCharType="begin"/>
            </w:r>
            <w:r w:rsidRPr="00575E97">
              <w:rPr>
                <w:rFonts w:ascii="Verdana" w:hAnsi="Verdana"/>
                <w:b w:val="0"/>
                <w:bCs/>
                <w:szCs w:val="16"/>
              </w:rPr>
              <w:instrText>NUMPAGES</w:instrText>
            </w:r>
            <w:r w:rsidRPr="00575E97">
              <w:rPr>
                <w:rFonts w:ascii="Verdana" w:hAnsi="Verdana"/>
                <w:b w:val="0"/>
                <w:bCs/>
                <w:szCs w:val="16"/>
              </w:rPr>
              <w:fldChar w:fldCharType="separate"/>
            </w:r>
            <w:r w:rsidR="00D50818">
              <w:rPr>
                <w:rFonts w:ascii="Verdana" w:hAnsi="Verdana"/>
                <w:b w:val="0"/>
                <w:bCs/>
                <w:noProof/>
                <w:szCs w:val="16"/>
              </w:rPr>
              <w:t>27</w:t>
            </w:r>
            <w:r w:rsidRPr="00575E97">
              <w:rPr>
                <w:rFonts w:ascii="Verdana" w:hAnsi="Verdana"/>
                <w:b w:val="0"/>
                <w:bCs/>
                <w:szCs w:val="16"/>
              </w:rPr>
              <w:fldChar w:fldCharType="end"/>
            </w:r>
          </w:p>
        </w:sdtContent>
      </w:sdt>
    </w:sdtContent>
  </w:sdt>
  <w:p w14:paraId="1B5669AE" w14:textId="77777777" w:rsidR="006B067E" w:rsidRDefault="006B067E" w:rsidP="006C2F47">
    <w:pPr>
      <w:pStyle w:val="Sidefo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6E7A4" w14:textId="77777777" w:rsidR="004110DB" w:rsidRDefault="004110DB" w:rsidP="006C2F47">
      <w:r>
        <w:separator/>
      </w:r>
    </w:p>
  </w:footnote>
  <w:footnote w:type="continuationSeparator" w:id="0">
    <w:p w14:paraId="40038C05" w14:textId="77777777" w:rsidR="004110DB" w:rsidRDefault="004110DB" w:rsidP="006C2F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A48CC" w14:textId="62F3B171" w:rsidR="006B067E" w:rsidRPr="002B0912" w:rsidRDefault="006B067E" w:rsidP="00CC0CF0">
    <w:pPr>
      <w:pStyle w:val="Sidehoved"/>
    </w:pPr>
    <w:r>
      <w:rPr>
        <w:noProof/>
        <w:lang w:val="da-DK" w:eastAsia="da-DK"/>
      </w:rPr>
      <w:drawing>
        <wp:anchor distT="0" distB="0" distL="114300" distR="114300" simplePos="0" relativeHeight="251666432" behindDoc="0" locked="0" layoutInCell="1" allowOverlap="1" wp14:anchorId="7E9C48D2" wp14:editId="4CA293AE">
          <wp:simplePos x="0" y="0"/>
          <wp:positionH relativeFrom="margin">
            <wp:posOffset>-47625</wp:posOffset>
          </wp:positionH>
          <wp:positionV relativeFrom="paragraph">
            <wp:posOffset>-285750</wp:posOffset>
          </wp:positionV>
          <wp:extent cx="1217295" cy="365760"/>
          <wp:effectExtent l="0" t="0" r="1905" b="0"/>
          <wp:wrapNone/>
          <wp:docPr id="1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29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B0912">
      <w:tab/>
    </w:r>
    <w:r w:rsidRPr="002B0912">
      <w:tab/>
    </w:r>
    <w:r>
      <w:tab/>
    </w:r>
    <w:r w:rsidRPr="00436B50">
      <w:rPr>
        <w:rFonts w:ascii="Verdana" w:hAnsi="Verdana"/>
        <w:sz w:val="20"/>
      </w:rPr>
      <w:fldChar w:fldCharType="begin"/>
    </w:r>
    <w:r w:rsidRPr="00436B50">
      <w:rPr>
        <w:rFonts w:ascii="Verdana" w:hAnsi="Verdana"/>
        <w:sz w:val="20"/>
      </w:rPr>
      <w:instrText xml:space="preserve"> SAVEDATE  \@ "d. MMMM yyyy"  \* MERGEFORMAT </w:instrText>
    </w:r>
    <w:r w:rsidRPr="00436B50">
      <w:rPr>
        <w:rFonts w:ascii="Verdana" w:hAnsi="Verdana"/>
        <w:sz w:val="20"/>
      </w:rPr>
      <w:fldChar w:fldCharType="separate"/>
    </w:r>
    <w:r w:rsidR="00D50818">
      <w:rPr>
        <w:rFonts w:ascii="Verdana" w:hAnsi="Verdana"/>
        <w:noProof/>
        <w:sz w:val="20"/>
      </w:rPr>
      <w:t>16. May 2017</w:t>
    </w:r>
    <w:r w:rsidRPr="00436B50">
      <w:rPr>
        <w:rFonts w:ascii="Verdana" w:hAnsi="Verdana"/>
        <w:noProof/>
        <w:sz w:val="20"/>
      </w:rPr>
      <w:fldChar w:fldCharType="end"/>
    </w:r>
  </w:p>
  <w:p w14:paraId="6577724E" w14:textId="77777777" w:rsidR="006B067E" w:rsidRPr="002B0912" w:rsidRDefault="006B067E" w:rsidP="00CC0CF0">
    <w:pPr>
      <w:pStyle w:val="Sidehoved"/>
      <w:rPr>
        <w:rFonts w:ascii="HandelSans" w:hAnsi="HandelSans"/>
      </w:rPr>
    </w:pPr>
  </w:p>
  <w:p w14:paraId="3268FD05" w14:textId="77777777" w:rsidR="006B067E" w:rsidRPr="00F4682E" w:rsidRDefault="006B067E" w:rsidP="006C2F47">
    <w:pPr>
      <w:pStyle w:val="Sidehoved"/>
      <w:rPr>
        <w:rFonts w:ascii="Verdana" w:hAnsi="Verdana"/>
        <w:b/>
      </w:rPr>
    </w:pPr>
    <w:r w:rsidRPr="00F4682E">
      <w:rPr>
        <w:rFonts w:ascii="Verdana" w:hAnsi="Verdana" w:cs="Arial"/>
      </w:rPr>
      <w:t>Common Global Implementation (CGI</w:t>
    </w:r>
    <w:proofErr w:type="gramStart"/>
    <w:r w:rsidRPr="00F4682E">
      <w:rPr>
        <w:rFonts w:ascii="Verdana" w:hAnsi="Verdana" w:cs="Arial"/>
      </w:rPr>
      <w:t xml:space="preserve">) </w:t>
    </w:r>
    <w:r w:rsidRPr="00F4682E">
      <w:rPr>
        <w:rFonts w:ascii="Verdana" w:hAnsi="Verdana" w:cs="Arial"/>
      </w:rPr>
      <w:cr/>
      <w:t>Bank</w:t>
    </w:r>
    <w:proofErr w:type="gramEnd"/>
    <w:r w:rsidRPr="00F4682E">
      <w:rPr>
        <w:rFonts w:ascii="Verdana" w:hAnsi="Verdana" w:cs="Arial"/>
      </w:rPr>
      <w:t xml:space="preserve"> To Customer Debit Credit Notification camt.054.001.02</w:t>
    </w:r>
    <w:r w:rsidRPr="00F4682E">
      <w:rPr>
        <w:rFonts w:ascii="Verdana" w:hAnsi="Verdana" w:cs="Arial"/>
        <w:b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da-DK" w:vendorID="666" w:dllVersion="513" w:checkStyle="1"/>
  <w:activeWritingStyle w:appName="MSWord" w:lang="da-DK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autoHyphenation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912"/>
    <w:rsid w:val="000150B8"/>
    <w:rsid w:val="000221FE"/>
    <w:rsid w:val="00023089"/>
    <w:rsid w:val="00030EE2"/>
    <w:rsid w:val="000421AE"/>
    <w:rsid w:val="0009664D"/>
    <w:rsid w:val="000A3FAD"/>
    <w:rsid w:val="000B2F45"/>
    <w:rsid w:val="000B32E2"/>
    <w:rsid w:val="000B5266"/>
    <w:rsid w:val="000B618E"/>
    <w:rsid w:val="000D0AD7"/>
    <w:rsid w:val="000D5BED"/>
    <w:rsid w:val="000F5764"/>
    <w:rsid w:val="001135F1"/>
    <w:rsid w:val="00140457"/>
    <w:rsid w:val="001453A1"/>
    <w:rsid w:val="00160545"/>
    <w:rsid w:val="00166FD2"/>
    <w:rsid w:val="00167578"/>
    <w:rsid w:val="001B7A7D"/>
    <w:rsid w:val="001C30D2"/>
    <w:rsid w:val="001C4CB1"/>
    <w:rsid w:val="001C6A1A"/>
    <w:rsid w:val="001C7261"/>
    <w:rsid w:val="001D4829"/>
    <w:rsid w:val="00215CAD"/>
    <w:rsid w:val="00227EBC"/>
    <w:rsid w:val="00253B7A"/>
    <w:rsid w:val="002626B1"/>
    <w:rsid w:val="002674BF"/>
    <w:rsid w:val="0027162B"/>
    <w:rsid w:val="002747D1"/>
    <w:rsid w:val="002775EE"/>
    <w:rsid w:val="00285C75"/>
    <w:rsid w:val="00290D1A"/>
    <w:rsid w:val="00292CDA"/>
    <w:rsid w:val="00295FC4"/>
    <w:rsid w:val="002A47C1"/>
    <w:rsid w:val="002B0912"/>
    <w:rsid w:val="002B31A6"/>
    <w:rsid w:val="002C2870"/>
    <w:rsid w:val="002C4BB6"/>
    <w:rsid w:val="002C6077"/>
    <w:rsid w:val="002D47EC"/>
    <w:rsid w:val="002E78D0"/>
    <w:rsid w:val="00312789"/>
    <w:rsid w:val="0034379A"/>
    <w:rsid w:val="00371940"/>
    <w:rsid w:val="00371B46"/>
    <w:rsid w:val="00382A08"/>
    <w:rsid w:val="003924C5"/>
    <w:rsid w:val="00393F89"/>
    <w:rsid w:val="00397059"/>
    <w:rsid w:val="003A49A0"/>
    <w:rsid w:val="003A7A04"/>
    <w:rsid w:val="003B64F4"/>
    <w:rsid w:val="003D32A6"/>
    <w:rsid w:val="003D618D"/>
    <w:rsid w:val="003F687E"/>
    <w:rsid w:val="004110DB"/>
    <w:rsid w:val="00416BC3"/>
    <w:rsid w:val="00436B50"/>
    <w:rsid w:val="00440AE5"/>
    <w:rsid w:val="004548DD"/>
    <w:rsid w:val="004606E9"/>
    <w:rsid w:val="0047649A"/>
    <w:rsid w:val="0049351C"/>
    <w:rsid w:val="004A471C"/>
    <w:rsid w:val="004B6368"/>
    <w:rsid w:val="004D37B8"/>
    <w:rsid w:val="004D7337"/>
    <w:rsid w:val="004F413D"/>
    <w:rsid w:val="00513111"/>
    <w:rsid w:val="00516D97"/>
    <w:rsid w:val="005367D1"/>
    <w:rsid w:val="00537637"/>
    <w:rsid w:val="00546249"/>
    <w:rsid w:val="005470D7"/>
    <w:rsid w:val="005633FD"/>
    <w:rsid w:val="00574977"/>
    <w:rsid w:val="00575E97"/>
    <w:rsid w:val="005A3829"/>
    <w:rsid w:val="005B3084"/>
    <w:rsid w:val="005E41AC"/>
    <w:rsid w:val="005E6170"/>
    <w:rsid w:val="005F2B1A"/>
    <w:rsid w:val="006179C0"/>
    <w:rsid w:val="00625DA0"/>
    <w:rsid w:val="006300F7"/>
    <w:rsid w:val="00630613"/>
    <w:rsid w:val="00660D45"/>
    <w:rsid w:val="00667F43"/>
    <w:rsid w:val="006753EC"/>
    <w:rsid w:val="0067564C"/>
    <w:rsid w:val="00677CC3"/>
    <w:rsid w:val="006B067E"/>
    <w:rsid w:val="006B14E6"/>
    <w:rsid w:val="006B1A04"/>
    <w:rsid w:val="006C2F47"/>
    <w:rsid w:val="006D17D4"/>
    <w:rsid w:val="00703858"/>
    <w:rsid w:val="007126C2"/>
    <w:rsid w:val="00730DDE"/>
    <w:rsid w:val="00752B03"/>
    <w:rsid w:val="007531EC"/>
    <w:rsid w:val="00790714"/>
    <w:rsid w:val="007954BD"/>
    <w:rsid w:val="0079628A"/>
    <w:rsid w:val="00797D7E"/>
    <w:rsid w:val="007A3DBF"/>
    <w:rsid w:val="007B6D7F"/>
    <w:rsid w:val="007C10B2"/>
    <w:rsid w:val="007D6FBF"/>
    <w:rsid w:val="007F4881"/>
    <w:rsid w:val="00827199"/>
    <w:rsid w:val="00835879"/>
    <w:rsid w:val="00843F3F"/>
    <w:rsid w:val="00844E46"/>
    <w:rsid w:val="00850906"/>
    <w:rsid w:val="00876E62"/>
    <w:rsid w:val="00887F85"/>
    <w:rsid w:val="008B0090"/>
    <w:rsid w:val="008C0874"/>
    <w:rsid w:val="009017C9"/>
    <w:rsid w:val="00910268"/>
    <w:rsid w:val="00944AC8"/>
    <w:rsid w:val="00960C85"/>
    <w:rsid w:val="00994480"/>
    <w:rsid w:val="009A1E43"/>
    <w:rsid w:val="009C5076"/>
    <w:rsid w:val="009C60C8"/>
    <w:rsid w:val="009F0548"/>
    <w:rsid w:val="009F75A2"/>
    <w:rsid w:val="00A04589"/>
    <w:rsid w:val="00A17EF2"/>
    <w:rsid w:val="00A24790"/>
    <w:rsid w:val="00A3079F"/>
    <w:rsid w:val="00A60A65"/>
    <w:rsid w:val="00A8569D"/>
    <w:rsid w:val="00A85E8C"/>
    <w:rsid w:val="00A974D0"/>
    <w:rsid w:val="00A97C58"/>
    <w:rsid w:val="00AA76D2"/>
    <w:rsid w:val="00AB7E57"/>
    <w:rsid w:val="00AC4E69"/>
    <w:rsid w:val="00AD2841"/>
    <w:rsid w:val="00AF32F7"/>
    <w:rsid w:val="00B454C7"/>
    <w:rsid w:val="00B62602"/>
    <w:rsid w:val="00B632B1"/>
    <w:rsid w:val="00B63647"/>
    <w:rsid w:val="00B85233"/>
    <w:rsid w:val="00B9145C"/>
    <w:rsid w:val="00BA31F0"/>
    <w:rsid w:val="00BA3D82"/>
    <w:rsid w:val="00BA41D3"/>
    <w:rsid w:val="00BD3D8F"/>
    <w:rsid w:val="00BD7074"/>
    <w:rsid w:val="00BF19BC"/>
    <w:rsid w:val="00BF478C"/>
    <w:rsid w:val="00C0008E"/>
    <w:rsid w:val="00C02CB1"/>
    <w:rsid w:val="00C049E8"/>
    <w:rsid w:val="00C262CB"/>
    <w:rsid w:val="00C2711C"/>
    <w:rsid w:val="00C46852"/>
    <w:rsid w:val="00C666F9"/>
    <w:rsid w:val="00C7391A"/>
    <w:rsid w:val="00C860B5"/>
    <w:rsid w:val="00C96061"/>
    <w:rsid w:val="00CB26BC"/>
    <w:rsid w:val="00CB4130"/>
    <w:rsid w:val="00CC0CF0"/>
    <w:rsid w:val="00CC5E53"/>
    <w:rsid w:val="00CD0C35"/>
    <w:rsid w:val="00CD1895"/>
    <w:rsid w:val="00CE0115"/>
    <w:rsid w:val="00CE6A52"/>
    <w:rsid w:val="00CF136A"/>
    <w:rsid w:val="00CF7766"/>
    <w:rsid w:val="00D00A7C"/>
    <w:rsid w:val="00D25EEE"/>
    <w:rsid w:val="00D3395D"/>
    <w:rsid w:val="00D36226"/>
    <w:rsid w:val="00D43201"/>
    <w:rsid w:val="00D50818"/>
    <w:rsid w:val="00D67D62"/>
    <w:rsid w:val="00D74E52"/>
    <w:rsid w:val="00DB3099"/>
    <w:rsid w:val="00DB3DDB"/>
    <w:rsid w:val="00DC40E3"/>
    <w:rsid w:val="00DD7682"/>
    <w:rsid w:val="00DE77C2"/>
    <w:rsid w:val="00DE7AAA"/>
    <w:rsid w:val="00E0704D"/>
    <w:rsid w:val="00E341CD"/>
    <w:rsid w:val="00E462E8"/>
    <w:rsid w:val="00E5146D"/>
    <w:rsid w:val="00E64795"/>
    <w:rsid w:val="00E7329B"/>
    <w:rsid w:val="00E76984"/>
    <w:rsid w:val="00E84ED6"/>
    <w:rsid w:val="00E956A3"/>
    <w:rsid w:val="00EA262B"/>
    <w:rsid w:val="00EA6F5E"/>
    <w:rsid w:val="00EB58B9"/>
    <w:rsid w:val="00ED6BF0"/>
    <w:rsid w:val="00EE767C"/>
    <w:rsid w:val="00F04566"/>
    <w:rsid w:val="00F15DB6"/>
    <w:rsid w:val="00F2218E"/>
    <w:rsid w:val="00F25E6B"/>
    <w:rsid w:val="00F3324D"/>
    <w:rsid w:val="00F4682E"/>
    <w:rsid w:val="00F502E8"/>
    <w:rsid w:val="00F95A7F"/>
    <w:rsid w:val="00FC3E89"/>
    <w:rsid w:val="00FD08FC"/>
    <w:rsid w:val="00FD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92F420B"/>
  <w15:docId w15:val="{C2402AAA-9A14-47F0-AE6C-C1E844630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 webb, webb1"/>
    <w:qFormat/>
    <w:rsid w:val="004548DD"/>
    <w:rPr>
      <w:sz w:val="22"/>
      <w:lang w:val="en-US" w:eastAsia="en-US"/>
    </w:rPr>
  </w:style>
  <w:style w:type="paragraph" w:styleId="Overskrift1">
    <w:name w:val="heading 1"/>
    <w:basedOn w:val="Normal"/>
    <w:next w:val="Normal"/>
    <w:link w:val="Overskrift1Tegn"/>
    <w:qFormat/>
    <w:rsid w:val="00DE7AAA"/>
    <w:pPr>
      <w:keepNext/>
      <w:spacing w:before="28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DE7AAA"/>
    <w:pPr>
      <w:keepNext/>
      <w:spacing w:before="240"/>
      <w:outlineLvl w:val="1"/>
    </w:pPr>
    <w:rPr>
      <w:rFonts w:cs="Arial"/>
      <w:b/>
      <w:bCs/>
      <w:sz w:val="24"/>
      <w:szCs w:val="28"/>
    </w:rPr>
  </w:style>
  <w:style w:type="paragraph" w:styleId="Overskrift3">
    <w:name w:val="heading 3"/>
    <w:basedOn w:val="Normal"/>
    <w:next w:val="Normal"/>
    <w:qFormat/>
    <w:rsid w:val="00DE7AAA"/>
    <w:pPr>
      <w:keepNext/>
      <w:spacing w:before="240"/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DE7AAA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qFormat/>
    <w:rsid w:val="00DE7AAA"/>
    <w:pPr>
      <w:outlineLvl w:val="4"/>
    </w:pPr>
    <w:rPr>
      <w:bCs/>
      <w:iCs/>
      <w:szCs w:val="26"/>
      <w:u w:val="single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fod">
    <w:name w:val="footer"/>
    <w:basedOn w:val="Normal"/>
    <w:link w:val="SidefodTegn"/>
    <w:uiPriority w:val="99"/>
    <w:rsid w:val="00DE7AAA"/>
    <w:pPr>
      <w:tabs>
        <w:tab w:val="center" w:pos="4819"/>
        <w:tab w:val="right" w:pos="9638"/>
      </w:tabs>
    </w:pPr>
    <w:rPr>
      <w:b/>
      <w:sz w:val="16"/>
    </w:rPr>
  </w:style>
  <w:style w:type="paragraph" w:styleId="Sidehoved">
    <w:name w:val="header"/>
    <w:basedOn w:val="Normal"/>
    <w:link w:val="SidehovedTegn"/>
    <w:uiPriority w:val="99"/>
    <w:rsid w:val="00DE7AAA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6C2F47"/>
    <w:rPr>
      <w:rFonts w:ascii="Verdana" w:hAnsi="Verdana"/>
    </w:rPr>
  </w:style>
  <w:style w:type="table" w:styleId="Tabel-Gitter">
    <w:name w:val="Table Grid"/>
    <w:basedOn w:val="Tabel-Normal"/>
    <w:rsid w:val="000B52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rkeringsbobletekst">
    <w:name w:val="Balloon Text"/>
    <w:basedOn w:val="Normal"/>
    <w:link w:val="MarkeringsbobletekstTegn"/>
    <w:uiPriority w:val="99"/>
    <w:rsid w:val="006C2F47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rsid w:val="006C2F47"/>
    <w:rPr>
      <w:rFonts w:ascii="Tahoma" w:hAnsi="Tahoma" w:cs="Tahoma"/>
      <w:sz w:val="16"/>
      <w:szCs w:val="16"/>
    </w:rPr>
  </w:style>
  <w:style w:type="character" w:customStyle="1" w:styleId="VerNormal">
    <w:name w:val="VerNormal"/>
    <w:basedOn w:val="Standardskrifttypeiafsnit"/>
    <w:rsid w:val="004548DD"/>
    <w:rPr>
      <w:rFonts w:ascii="Verdana" w:hAnsi="Verdana"/>
      <w:szCs w:val="24"/>
      <w:lang w:val="en-GB"/>
    </w:rPr>
  </w:style>
  <w:style w:type="paragraph" w:customStyle="1" w:styleId="Default">
    <w:name w:val="Default"/>
    <w:rsid w:val="004548DD"/>
    <w:pPr>
      <w:autoSpaceDE w:val="0"/>
      <w:autoSpaceDN w:val="0"/>
      <w:adjustRightInd w:val="0"/>
    </w:pPr>
    <w:rPr>
      <w:rFonts w:ascii="Danske Text" w:eastAsia="Calibri" w:hAnsi="Danske Text" w:cs="Danske Text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rsid w:val="005470D7"/>
    <w:rPr>
      <w:color w:val="0000FF" w:themeColor="hyperlink"/>
      <w:u w:val="single"/>
    </w:rPr>
  </w:style>
  <w:style w:type="character" w:customStyle="1" w:styleId="SidefodTegn">
    <w:name w:val="Sidefod Tegn"/>
    <w:basedOn w:val="Standardskrifttypeiafsnit"/>
    <w:link w:val="Sidefod"/>
    <w:uiPriority w:val="99"/>
    <w:rsid w:val="00575E97"/>
    <w:rPr>
      <w:b/>
      <w:sz w:val="16"/>
      <w:lang w:val="en-US" w:eastAsia="en-US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B632B1"/>
    <w:pPr>
      <w:keepLines/>
      <w:spacing w:before="480" w:line="276" w:lineRule="auto"/>
      <w:outlineLvl w:val="9"/>
    </w:pPr>
    <w:rPr>
      <w:rFonts w:ascii="Cambria" w:hAnsi="Cambria" w:cs="Times New Roman"/>
      <w:color w:val="365F91"/>
      <w:kern w:val="0"/>
      <w:szCs w:val="28"/>
      <w:lang w:val="da-DK"/>
    </w:rPr>
  </w:style>
  <w:style w:type="paragraph" w:styleId="Indholdsfortegnelse1">
    <w:name w:val="toc 1"/>
    <w:basedOn w:val="Normal"/>
    <w:next w:val="Normal"/>
    <w:autoRedefine/>
    <w:uiPriority w:val="39"/>
    <w:rsid w:val="00B632B1"/>
    <w:pPr>
      <w:spacing w:after="100"/>
    </w:pPr>
  </w:style>
  <w:style w:type="character" w:customStyle="1" w:styleId="Overskrift1Tegn">
    <w:name w:val="Overskrift 1 Tegn"/>
    <w:link w:val="Overskrift1"/>
    <w:rsid w:val="00B632B1"/>
    <w:rPr>
      <w:rFonts w:cs="Arial"/>
      <w:b/>
      <w:bCs/>
      <w:kern w:val="32"/>
      <w:sz w:val="28"/>
      <w:szCs w:val="32"/>
      <w:lang w:val="en-US" w:eastAsia="en-US"/>
    </w:rPr>
  </w:style>
  <w:style w:type="paragraph" w:styleId="Korrektur">
    <w:name w:val="Revision"/>
    <w:hidden/>
    <w:uiPriority w:val="99"/>
    <w:semiHidden/>
    <w:rsid w:val="00DB3099"/>
    <w:rPr>
      <w:sz w:val="22"/>
      <w:lang w:val="en-US" w:eastAsia="en-US"/>
    </w:rPr>
  </w:style>
  <w:style w:type="character" w:styleId="Kommentarhenvisning">
    <w:name w:val="annotation reference"/>
    <w:basedOn w:val="Standardskrifttypeiafsnit"/>
    <w:semiHidden/>
    <w:unhideWhenUsed/>
    <w:rsid w:val="00E5146D"/>
    <w:rPr>
      <w:sz w:val="16"/>
      <w:szCs w:val="16"/>
    </w:rPr>
  </w:style>
  <w:style w:type="paragraph" w:styleId="Kommentartekst">
    <w:name w:val="annotation text"/>
    <w:basedOn w:val="Normal"/>
    <w:link w:val="KommentartekstTegn"/>
    <w:semiHidden/>
    <w:unhideWhenUsed/>
    <w:rsid w:val="00E5146D"/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semiHidden/>
    <w:rsid w:val="00E5146D"/>
    <w:rPr>
      <w:lang w:val="en-US" w:eastAsia="en-US"/>
    </w:rPr>
  </w:style>
  <w:style w:type="paragraph" w:styleId="Kommentaremne">
    <w:name w:val="annotation subject"/>
    <w:basedOn w:val="Kommentartekst"/>
    <w:next w:val="Kommentartekst"/>
    <w:link w:val="KommentaremneTegn"/>
    <w:semiHidden/>
    <w:unhideWhenUsed/>
    <w:rsid w:val="00E5146D"/>
    <w:rPr>
      <w:b/>
      <w:bCs/>
    </w:rPr>
  </w:style>
  <w:style w:type="character" w:customStyle="1" w:styleId="KommentaremneTegn">
    <w:name w:val="Kommentaremne Tegn"/>
    <w:basedOn w:val="KommentartekstTegn"/>
    <w:link w:val="Kommentaremne"/>
    <w:semiHidden/>
    <w:rsid w:val="00E5146D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2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iso20022.org" TargetMode="Externa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ca0f067-060d-40e7-8d3d-bde24a56d266">SPDOC-BCDBAF7A83ED609</_dlc_DocId>
    <_dlc_DocIdUrl xmlns="9ca0f067-060d-40e7-8d3d-bde24a56d266">
      <Url>https://infonet.bankdata.bdpnet.dk/ts/ts_aaa0354/_layouts/15/DocIdRedir.aspx?ID=SPDOC-BCDBAF7A83ED609</Url>
      <Description>SPDOC-BCDBAF7A83ED609</Description>
    </_dlc_DocIdUrl>
    <d9d3a7b911054d57aaf564b2c8c5a65b xmlns="9ca0f067-060d-40e7-8d3d-bde24a56d266">
      <Terms xmlns="http://schemas.microsoft.com/office/infopath/2007/PartnerControls"/>
    </d9d3a7b911054d57aaf564b2c8c5a65b>
    <d1f4a80f2316457b90a1339b29e454d2 xmlns="9ca0f067-060d-40e7-8d3d-bde24a56d266">
      <Terms xmlns="http://schemas.microsoft.com/office/infopath/2007/PartnerControls"/>
    </d1f4a80f2316457b90a1339b29e454d2>
    <TaxCatchAll xmlns="9ca0f067-060d-40e7-8d3d-bde24a56d266"/>
    <h7058a0e9b98476393fe2cc8c8b9a976 xmlns="9ca0f067-060d-40e7-8d3d-bde24a56d266">
      <Terms xmlns="http://schemas.microsoft.com/office/infopath/2007/PartnerControls"/>
    </h7058a0e9b98476393fe2cc8c8b9a976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Word dokument" ma:contentTypeID="0x010100D6DB7EA4A5D6A14F8F7784C4E8EA4D600026A1A3CF5C42D04EB7050829318619F5" ma:contentTypeVersion="78" ma:contentTypeDescription="Opret et nyt dokument." ma:contentTypeScope="" ma:versionID="b393b5a6ada68f39fe72535e6b321233">
  <xsd:schema xmlns:xsd="http://www.w3.org/2001/XMLSchema" xmlns:xs="http://www.w3.org/2001/XMLSchema" xmlns:p="http://schemas.microsoft.com/office/2006/metadata/properties" xmlns:ns2="9ca0f067-060d-40e7-8d3d-bde24a56d266" targetNamespace="http://schemas.microsoft.com/office/2006/metadata/properties" ma:root="true" ma:fieldsID="c6bd023a39be40cd37f63a5a46926c3f" ns2:_="">
    <xsd:import namespace="9ca0f067-060d-40e7-8d3d-bde24a56d26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9d3a7b911054d57aaf564b2c8c5a65b" minOccurs="0"/>
                <xsd:element ref="ns2:h7058a0e9b98476393fe2cc8c8b9a976" minOccurs="0"/>
                <xsd:element ref="ns2:d1f4a80f2316457b90a1339b29e454d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0f067-060d-40e7-8d3d-bde24a56d26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ærdi for dokument-id" ma:description="Værdien af det dokument-id, der er tildelt dette element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 link til dette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Vedvarende id" ma:description="Behold id ved tilføjelse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fc34d98d-29c1-4113-83d7-01fa5a64ec24}" ma:internalName="TaxCatchAll" ma:showField="CatchAllData" ma:web="76610d43-b104-48c2-aee2-d48d5b8aad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fc34d98d-29c1-4113-83d7-01fa5a64ec24}" ma:internalName="TaxCatchAllLabel" ma:readOnly="true" ma:showField="CatchAllDataLabel" ma:web="76610d43-b104-48c2-aee2-d48d5b8aad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9d3a7b911054d57aaf564b2c8c5a65b" ma:index="13" nillable="true" ma:taxonomy="true" ma:internalName="d9d3a7b911054d57aaf564b2c8c5a65b" ma:taxonomyFieldName="KategoriBD" ma:displayName="Kategori-BD" ma:default="" ma:fieldId="{d9d3a7b9-1105-4d57-aaf5-64b2c8c5a65b}" ma:sspId="6558e5cd-4b61-427f-b67b-c8c50058b8eb" ma:termSetId="82819175-3d34-4446-8d87-25dfbbb8649a" ma:anchorId="e7b8c46a-7cc0-4d46-8327-a807507511ad" ma:open="false" ma:isKeyword="false">
      <xsd:complexType>
        <xsd:sequence>
          <xsd:element ref="pc:Terms" minOccurs="0" maxOccurs="1"/>
        </xsd:sequence>
      </xsd:complexType>
    </xsd:element>
    <xsd:element name="h7058a0e9b98476393fe2cc8c8b9a976" ma:index="15" nillable="true" ma:taxonomy="true" ma:internalName="h7058a0e9b98476393fe2cc8c8b9a976" ma:taxonomyFieldName="Informationstype" ma:displayName="Informationstype" ma:default="" ma:fieldId="{17058a0e-9b98-4763-93fe-2cc8c8b9a976}" ma:sspId="6558e5cd-4b61-427f-b67b-c8c50058b8eb" ma:termSetId="82819175-3d34-4446-8d87-25dfbbb8649a" ma:anchorId="8f04a2d0-f407-4810-a8fd-9afcc7659375" ma:open="false" ma:isKeyword="false">
      <xsd:complexType>
        <xsd:sequence>
          <xsd:element ref="pc:Terms" minOccurs="0" maxOccurs="1"/>
        </xsd:sequence>
      </xsd:complexType>
    </xsd:element>
    <xsd:element name="d1f4a80f2316457b90a1339b29e454d2" ma:index="17" nillable="true" ma:taxonomy="true" ma:internalName="d1f4a80f2316457b90a1339b29e454d2" ma:taxonomyFieldName="Emneord" ma:displayName="Emneord" ma:default="" ma:fieldId="{d1f4a80f-2316-457b-90a1-339b29e454d2}" ma:taxonomyMulti="true" ma:sspId="6558e5cd-4b61-427f-b67b-c8c50058b8eb" ma:termSetId="08e47fee-c0a6-47ac-b3ab-938433dc5fc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6558e5cd-4b61-427f-b67b-c8c50058b8eb" ContentTypeId="0x010100D6DB7EA4A5D6A14F8F7784C4E8EA4D60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5A5B2-2601-48C1-ACD4-44E945202AFF}">
  <ds:schemaRefs>
    <ds:schemaRef ds:uri="http://schemas.microsoft.com/office/2006/metadata/properties"/>
    <ds:schemaRef ds:uri="http://schemas.microsoft.com/office/infopath/2007/PartnerControls"/>
    <ds:schemaRef ds:uri="9ca0f067-060d-40e7-8d3d-bde24a56d266"/>
  </ds:schemaRefs>
</ds:datastoreItem>
</file>

<file path=customXml/itemProps2.xml><?xml version="1.0" encoding="utf-8"?>
<ds:datastoreItem xmlns:ds="http://schemas.openxmlformats.org/officeDocument/2006/customXml" ds:itemID="{757FE4B2-3F3C-47DE-BF57-34F1AB93DB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C08773-EC4C-4991-B60D-D12B7D0907A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6E17BF5-F20E-42F2-B380-529FA9554FB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9D5ABA41-2361-4A96-A45A-7818E5D97E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a0f067-060d-40e7-8d3d-bde24a56d2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B624B9C-4BA8-4978-9F6B-D49A699A6F0E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459A72E4-D4D0-40EA-B735-728BB954B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7F6EC0BD</Template>
  <TotalTime>0</TotalTime>
  <Pages>27</Pages>
  <Words>4494</Words>
  <Characters>30190</Characters>
  <Application>Microsoft Office Word</Application>
  <DocSecurity>0</DocSecurity>
  <Lines>251</Lines>
  <Paragraphs>69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Standard skabelon</vt:lpstr>
    </vt:vector>
  </TitlesOfParts>
  <Company>Bankdata</Company>
  <LinksUpToDate>false</LinksUpToDate>
  <CharactersWithSpaces>34615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skabelon</dc:title>
  <dc:creator>bdumin</dc:creator>
  <cp:lastModifiedBy>Henrik Lykke Laursen</cp:lastModifiedBy>
  <cp:revision>3</cp:revision>
  <cp:lastPrinted>2016-12-05T12:49:00Z</cp:lastPrinted>
  <dcterms:created xsi:type="dcterms:W3CDTF">2017-05-16T12:11:00Z</dcterms:created>
  <dcterms:modified xsi:type="dcterms:W3CDTF">2017-08-24T06:19:00Z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0x010100D6DB7EA4A5D6A14F8F7784C4E8EA4D600026A1A3CF5C42D04EB7050829318619F5</vt:lpwstr>
  </property>
  <property fmtid="{D5CDD505-2E9C-101B-9397-08002B2CF9AE}" pid="3" name="_dlc_DocIdItemGuid">
    <vt:lpwstr>366732fd-da7d-413a-af2f-26b1920449df</vt:lpwstr>
  </property>
</Properties>
</file>